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61" w:rsidRPr="00560217" w:rsidRDefault="00CE3A61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E3A61" w:rsidRDefault="00CE3A6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E3A61" w:rsidRDefault="00CE3A61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>
        <w:rPr>
          <w:rFonts w:ascii="標楷體" w:eastAsia="標楷體" w:hAnsi="標楷體"/>
        </w:rPr>
        <w:t xml:space="preserve">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電機系碩士班</w:t>
      </w:r>
    </w:p>
    <w:p w:rsidR="00CE3A61" w:rsidRDefault="00CE3A6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E3A61" w:rsidRDefault="00CE3A61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CE3A61" w:rsidRDefault="00CE3A6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E3A61" w:rsidRPr="00993322" w:rsidRDefault="00CE3A61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E3A61" w:rsidRDefault="00CE3A61">
      <w:pPr>
        <w:rPr>
          <w:rFonts w:ascii="標楷體" w:eastAsia="標楷體" w:hAnsi="標楷體"/>
          <w:color w:val="0000FF"/>
          <w:sz w:val="20"/>
          <w:szCs w:val="20"/>
        </w:rPr>
      </w:pPr>
    </w:p>
    <w:p w:rsidR="00CE3A61" w:rsidRPr="003F4303" w:rsidRDefault="00CE3A61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4/5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E3A6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E3A61" w:rsidRPr="00C339E9" w:rsidRDefault="00CE3A61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CE3A61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E3A61" w:rsidRPr="00C339E9" w:rsidTr="00D95441">
        <w:trPr>
          <w:trHeight w:val="706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r>
              <w:rPr>
                <w:rFonts w:ascii="標楷體" w:eastAsia="標楷體" w:hAnsi="標楷體" w:hint="eastAsia"/>
                <w:szCs w:val="24"/>
              </w:rPr>
              <w:t>不瞭解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CE3A61" w:rsidRPr="00C339E9" w:rsidTr="00D21FF2">
        <w:trPr>
          <w:trHeight w:val="706"/>
        </w:trPr>
        <w:tc>
          <w:tcPr>
            <w:tcW w:w="1668" w:type="dxa"/>
            <w:vMerge/>
            <w:vAlign w:val="center"/>
          </w:tcPr>
          <w:p w:rsidR="00CE3A61" w:rsidRPr="00C339E9" w:rsidRDefault="00CE3A6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CE3A6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E3A61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E3A61" w:rsidRPr="00C339E9" w:rsidTr="00D95441">
        <w:trPr>
          <w:trHeight w:val="672"/>
        </w:trPr>
        <w:tc>
          <w:tcPr>
            <w:tcW w:w="1668" w:type="dxa"/>
            <w:vMerge w:val="restart"/>
            <w:vAlign w:val="center"/>
          </w:tcPr>
          <w:p w:rsidR="00CE3A61" w:rsidRPr="00FD393A" w:rsidRDefault="00CE3A61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CE3A61" w:rsidRPr="00757F85" w:rsidRDefault="00CE3A6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CE3A61" w:rsidRPr="00757F85" w:rsidRDefault="00CE3A6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CE3A61" w:rsidRPr="00757F85" w:rsidRDefault="00CE3A6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CE3A61" w:rsidRPr="00C339E9" w:rsidTr="00110B70">
        <w:trPr>
          <w:trHeight w:val="663"/>
        </w:trPr>
        <w:tc>
          <w:tcPr>
            <w:tcW w:w="1668" w:type="dxa"/>
            <w:vMerge/>
            <w:vAlign w:val="center"/>
          </w:tcPr>
          <w:p w:rsidR="00CE3A61" w:rsidRPr="00C339E9" w:rsidRDefault="00CE3A61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CE3A6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電機工程</w:t>
            </w:r>
            <w:r w:rsidRPr="001A7EC2">
              <w:rPr>
                <w:rFonts w:eastAsia="標楷體" w:hAnsi="標楷體" w:hint="eastAsia"/>
              </w:rPr>
              <w:t>軟硬體</w:t>
            </w:r>
            <w:r w:rsidRPr="00D10BE0">
              <w:rPr>
                <w:rFonts w:eastAsia="標楷體" w:hAnsi="標楷體" w:hint="eastAsia"/>
              </w:rPr>
              <w:t>系統設計技術及使用工具的能力。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E3A61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E3A61" w:rsidRPr="00C339E9" w:rsidTr="00D95441">
        <w:trPr>
          <w:trHeight w:val="734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CE3A61" w:rsidRPr="00C339E9" w:rsidTr="00A51E5C">
        <w:trPr>
          <w:trHeight w:val="706"/>
        </w:trPr>
        <w:tc>
          <w:tcPr>
            <w:tcW w:w="1668" w:type="dxa"/>
            <w:vMerge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E3A6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CE3A61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E3A61" w:rsidRPr="00C339E9" w:rsidRDefault="00CE3A6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E3A61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CE3A61" w:rsidRPr="00757F85" w:rsidRDefault="00CE3A61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E3A61" w:rsidRPr="00757F85" w:rsidRDefault="00CE3A6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CE3A61" w:rsidRPr="00C339E9" w:rsidTr="000069C2">
        <w:trPr>
          <w:trHeight w:val="706"/>
        </w:trPr>
        <w:tc>
          <w:tcPr>
            <w:tcW w:w="1668" w:type="dxa"/>
            <w:vMerge/>
            <w:vAlign w:val="center"/>
          </w:tcPr>
          <w:p w:rsidR="00CE3A61" w:rsidRPr="00C339E9" w:rsidRDefault="00CE3A61" w:rsidP="00286BBA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E3A61" w:rsidRDefault="00CE3A6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bookmarkEnd w:id="0"/>
    </w:tbl>
    <w:p w:rsidR="00CE3A61" w:rsidRPr="00A712A5" w:rsidRDefault="00CE3A61"/>
    <w:p w:rsidR="00CE3A61" w:rsidRPr="008D27C3" w:rsidRDefault="00CE3A6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CE3A6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A61" w:rsidRDefault="00CE3A61" w:rsidP="00FB61AF">
      <w:r>
        <w:separator/>
      </w:r>
    </w:p>
  </w:endnote>
  <w:endnote w:type="continuationSeparator" w:id="1">
    <w:p w:rsidR="00CE3A61" w:rsidRDefault="00CE3A61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A61" w:rsidRDefault="00CE3A61" w:rsidP="00FB61AF">
      <w:r>
        <w:separator/>
      </w:r>
    </w:p>
  </w:footnote>
  <w:footnote w:type="continuationSeparator" w:id="1">
    <w:p w:rsidR="00CE3A61" w:rsidRDefault="00CE3A61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69C2"/>
    <w:rsid w:val="000223D6"/>
    <w:rsid w:val="00045298"/>
    <w:rsid w:val="00080674"/>
    <w:rsid w:val="00103005"/>
    <w:rsid w:val="00110B70"/>
    <w:rsid w:val="001406FB"/>
    <w:rsid w:val="00147EB8"/>
    <w:rsid w:val="0015089C"/>
    <w:rsid w:val="00151650"/>
    <w:rsid w:val="0019768C"/>
    <w:rsid w:val="001A7EC2"/>
    <w:rsid w:val="001B2D6B"/>
    <w:rsid w:val="001E1A4B"/>
    <w:rsid w:val="00213300"/>
    <w:rsid w:val="0024785F"/>
    <w:rsid w:val="00286BBA"/>
    <w:rsid w:val="002871C4"/>
    <w:rsid w:val="002D0BC5"/>
    <w:rsid w:val="0035016E"/>
    <w:rsid w:val="003A22C1"/>
    <w:rsid w:val="003A616C"/>
    <w:rsid w:val="003C4F41"/>
    <w:rsid w:val="003F4303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53A56"/>
    <w:rsid w:val="00560217"/>
    <w:rsid w:val="005652C1"/>
    <w:rsid w:val="00603AD4"/>
    <w:rsid w:val="00620435"/>
    <w:rsid w:val="00646B49"/>
    <w:rsid w:val="00686D89"/>
    <w:rsid w:val="00691A1B"/>
    <w:rsid w:val="007313A2"/>
    <w:rsid w:val="00757F85"/>
    <w:rsid w:val="007A3678"/>
    <w:rsid w:val="00817242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99626D"/>
    <w:rsid w:val="00A27770"/>
    <w:rsid w:val="00A457C3"/>
    <w:rsid w:val="00A51E5C"/>
    <w:rsid w:val="00A57074"/>
    <w:rsid w:val="00A61902"/>
    <w:rsid w:val="00A712A5"/>
    <w:rsid w:val="00AB6BAF"/>
    <w:rsid w:val="00AD3C67"/>
    <w:rsid w:val="00AE70A9"/>
    <w:rsid w:val="00AF1DA1"/>
    <w:rsid w:val="00AF3A2C"/>
    <w:rsid w:val="00AF4721"/>
    <w:rsid w:val="00B2646B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94BFC"/>
    <w:rsid w:val="00CB1DD6"/>
    <w:rsid w:val="00CD35E5"/>
    <w:rsid w:val="00CE125C"/>
    <w:rsid w:val="00CE3A61"/>
    <w:rsid w:val="00CE77D2"/>
    <w:rsid w:val="00D05D7C"/>
    <w:rsid w:val="00D10BE0"/>
    <w:rsid w:val="00D21FF2"/>
    <w:rsid w:val="00D24BE8"/>
    <w:rsid w:val="00D444B4"/>
    <w:rsid w:val="00D93BD4"/>
    <w:rsid w:val="00D95441"/>
    <w:rsid w:val="00E22AC4"/>
    <w:rsid w:val="00E45727"/>
    <w:rsid w:val="00E569C0"/>
    <w:rsid w:val="00F0670D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117</Words>
  <Characters>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2018-01-09T00:25:00Z</cp:lastPrinted>
  <dcterms:created xsi:type="dcterms:W3CDTF">2018-01-09T09:45:00Z</dcterms:created>
  <dcterms:modified xsi:type="dcterms:W3CDTF">2018-07-06T06:40:00Z</dcterms:modified>
</cp:coreProperties>
</file>