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71" w:rsidRPr="00D2464A" w:rsidRDefault="00CE2271" w:rsidP="00DB653A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D2464A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D2464A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CE2271" w:rsidRPr="00A4745C" w:rsidRDefault="00CE2271" w:rsidP="00B72290">
      <w:pPr>
        <w:snapToGrid w:val="0"/>
        <w:spacing w:line="240" w:lineRule="atLeast"/>
        <w:rPr>
          <w:rFonts w:ascii="Times New Roman" w:eastAsia="標楷體" w:hAnsi="Times New Roman"/>
        </w:rPr>
      </w:pPr>
    </w:p>
    <w:p w:rsidR="00CE2271" w:rsidRPr="00A4745C" w:rsidRDefault="00CE2271" w:rsidP="00591E25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</w:t>
      </w:r>
      <w:r>
        <w:rPr>
          <w:rFonts w:ascii="標楷體" w:eastAsia="標楷體" w:hAnsi="標楷體" w:hint="eastAsia"/>
        </w:rPr>
        <w:t>微算機概論</w:t>
      </w:r>
      <w:r>
        <w:rPr>
          <w:rFonts w:ascii="標楷體" w:eastAsia="標楷體" w:hAnsi="標楷體"/>
        </w:rPr>
        <w:t xml:space="preserve">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>
        <w:rPr>
          <w:rFonts w:ascii="Times New Roman" w:eastAsia="標楷體" w:hAnsi="Times New Roman" w:hint="eastAsia"/>
        </w:rPr>
        <w:t>開課班級：系晶三</w:t>
      </w:r>
    </w:p>
    <w:p w:rsidR="00CE2271" w:rsidRPr="0014318B" w:rsidRDefault="00CE2271" w:rsidP="00B72290">
      <w:pPr>
        <w:snapToGrid w:val="0"/>
        <w:spacing w:line="240" w:lineRule="atLeast"/>
        <w:rPr>
          <w:rFonts w:ascii="Times New Roman" w:hAnsi="Times New Roman"/>
        </w:rPr>
      </w:pPr>
    </w:p>
    <w:p w:rsidR="00CE2271" w:rsidRDefault="00CE2271" w:rsidP="00B72290">
      <w:pPr>
        <w:snapToGrid w:val="0"/>
        <w:spacing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任課教師：莊岳儒</w:t>
      </w:r>
    </w:p>
    <w:p w:rsidR="00CE2271" w:rsidRDefault="00CE2271" w:rsidP="00B72290">
      <w:pPr>
        <w:snapToGrid w:val="0"/>
        <w:spacing w:line="240" w:lineRule="atLeast"/>
      </w:pPr>
    </w:p>
    <w:p w:rsidR="00CE2271" w:rsidRDefault="00CE2271">
      <w:pPr>
        <w:rPr>
          <w:rFonts w:ascii="Times New Roman" w:eastAsia="標楷體" w:hAnsi="標楷體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CE2271" w:rsidRDefault="00CE2271">
      <w:pPr>
        <w:rPr>
          <w:rFonts w:ascii="標楷體" w:eastAsia="標楷體" w:hAnsi="標楷體"/>
          <w:color w:val="0000FF"/>
          <w:sz w:val="20"/>
          <w:szCs w:val="20"/>
        </w:rPr>
      </w:pPr>
    </w:p>
    <w:p w:rsidR="00CE2271" w:rsidRPr="007A7E7F" w:rsidRDefault="00CE2271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52/70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CE2271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E2271" w:rsidRPr="00FC7CAA" w:rsidRDefault="00CE2271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 w:hint="eastAsia"/>
              </w:rPr>
              <w:t>：運用數學、科學及電機工程知識的能力。</w:t>
            </w:r>
          </w:p>
        </w:tc>
      </w:tr>
      <w:tr w:rsidR="00CE2271" w:rsidRPr="00860FBB" w:rsidTr="00B72290">
        <w:trPr>
          <w:trHeight w:val="290"/>
        </w:trPr>
        <w:tc>
          <w:tcPr>
            <w:tcW w:w="1668" w:type="dxa"/>
            <w:vMerge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CE2271" w:rsidRPr="00FC7CAA" w:rsidTr="00A00B96">
        <w:trPr>
          <w:trHeight w:val="706"/>
        </w:trPr>
        <w:tc>
          <w:tcPr>
            <w:tcW w:w="1668" w:type="dxa"/>
            <w:vMerge w:val="restart"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Times New Roman" w:hint="eastAsia"/>
              </w:rPr>
              <w:t>運用數學、科學及電機工程知識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處理器內部架構設計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E2271" w:rsidRPr="00FC7CAA" w:rsidTr="0006082D">
        <w:trPr>
          <w:trHeight w:val="458"/>
        </w:trPr>
        <w:tc>
          <w:tcPr>
            <w:tcW w:w="1668" w:type="dxa"/>
            <w:vMerge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  <w:tr w:rsidR="00CE2271" w:rsidRPr="00FC7CAA" w:rsidTr="00A00B96">
        <w:trPr>
          <w:trHeight w:val="706"/>
        </w:trPr>
        <w:tc>
          <w:tcPr>
            <w:tcW w:w="1668" w:type="dxa"/>
            <w:vMerge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處理器指令集設計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E2271" w:rsidRPr="00FC7CAA" w:rsidTr="005C6FBD">
        <w:trPr>
          <w:trHeight w:val="513"/>
        </w:trPr>
        <w:tc>
          <w:tcPr>
            <w:tcW w:w="1668" w:type="dxa"/>
            <w:vMerge/>
            <w:vAlign w:val="center"/>
          </w:tcPr>
          <w:p w:rsidR="00CE2271" w:rsidRPr="00FC7CAA" w:rsidRDefault="00CE2271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E2271" w:rsidRDefault="00CE2271" w:rsidP="00DD2657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CE2271" w:rsidRDefault="00CE2271" w:rsidP="00DD2657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CE2271" w:rsidRDefault="00CE2271" w:rsidP="00DD2657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</w:tbl>
    <w:p w:rsidR="00CE2271" w:rsidRPr="000B033E" w:rsidRDefault="00CE2271" w:rsidP="00B72290">
      <w:pPr>
        <w:snapToGrid w:val="0"/>
        <w:spacing w:line="24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CE2271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E2271" w:rsidRPr="00FC7CAA" w:rsidRDefault="00CE2271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CE2271" w:rsidRPr="00504A51" w:rsidTr="00B72290">
        <w:trPr>
          <w:trHeight w:val="283"/>
        </w:trPr>
        <w:tc>
          <w:tcPr>
            <w:tcW w:w="1668" w:type="dxa"/>
            <w:vMerge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CE2271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不瞭解</w:t>
            </w:r>
            <w:r>
              <w:rPr>
                <w:rFonts w:ascii="Times New Roman" w:eastAsia="標楷體" w:hAnsi="Times New Roman"/>
              </w:rPr>
              <w:t>8051</w:t>
            </w:r>
            <w:r>
              <w:rPr>
                <w:rFonts w:ascii="Times New Roman" w:eastAsia="標楷體" w:hAnsi="Times New Roman" w:hint="eastAsia"/>
              </w:rPr>
              <w:t>單晶片硬體架構與軟體開發概念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A00B96" w:rsidRDefault="00CE2271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8051</w:t>
            </w:r>
            <w:r>
              <w:rPr>
                <w:rFonts w:ascii="Times New Roman" w:eastAsia="標楷體" w:hAnsi="Times New Roman" w:hint="eastAsia"/>
              </w:rPr>
              <w:t>單晶片硬體架構與軟體開發概念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A00B96" w:rsidRDefault="00CE2271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8051</w:t>
            </w:r>
            <w:r>
              <w:rPr>
                <w:rFonts w:ascii="Times New Roman" w:eastAsia="標楷體" w:hAnsi="Times New Roman" w:hint="eastAsia"/>
              </w:rPr>
              <w:t>單晶片硬體架構與軟體開發概念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E2271" w:rsidRPr="00504A51" w:rsidTr="00DD1FA6">
        <w:trPr>
          <w:trHeight w:val="511"/>
        </w:trPr>
        <w:tc>
          <w:tcPr>
            <w:tcW w:w="1668" w:type="dxa"/>
            <w:vMerge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  <w:tr w:rsidR="00CE2271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程式撰寫、編譯環境與晶片燒錄工具</w:t>
            </w:r>
            <w:r>
              <w:rPr>
                <w:rFonts w:ascii="Times New Roman" w:eastAsia="標楷體" w:hAnsi="Times New Roman"/>
              </w:rPr>
              <w:t>(IC Writer)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A00B96" w:rsidRDefault="00CE2271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程式撰寫、編譯環境與晶片燒錄工具</w:t>
            </w:r>
            <w:r>
              <w:rPr>
                <w:rFonts w:ascii="Times New Roman" w:eastAsia="標楷體" w:hAnsi="Times New Roman"/>
              </w:rPr>
              <w:t>(IC Writer)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A00B96" w:rsidRDefault="00CE2271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程式撰寫、編譯環境與晶片燒錄工具</w:t>
            </w:r>
            <w:r>
              <w:rPr>
                <w:rFonts w:ascii="Times New Roman" w:eastAsia="標楷體" w:hAnsi="Times New Roman"/>
              </w:rPr>
              <w:t>(IC Writer)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E2271" w:rsidRPr="00FC7CAA" w:rsidTr="009E1C22">
        <w:trPr>
          <w:trHeight w:val="520"/>
        </w:trPr>
        <w:tc>
          <w:tcPr>
            <w:tcW w:w="1668" w:type="dxa"/>
            <w:vMerge/>
            <w:vAlign w:val="center"/>
          </w:tcPr>
          <w:p w:rsidR="00CE2271" w:rsidRPr="00FC7CAA" w:rsidRDefault="00CE2271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</w:tbl>
    <w:p w:rsidR="00CE2271" w:rsidRDefault="00CE2271" w:rsidP="00B72290">
      <w:pPr>
        <w:snapToGrid w:val="0"/>
        <w:spacing w:line="24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CE2271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E2271" w:rsidRPr="008877F7" w:rsidRDefault="00CE2271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CE2271" w:rsidRPr="00860FBB" w:rsidTr="00B72290">
        <w:trPr>
          <w:trHeight w:val="342"/>
        </w:trPr>
        <w:tc>
          <w:tcPr>
            <w:tcW w:w="1668" w:type="dxa"/>
            <w:vMerge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CE2271" w:rsidRPr="00860FBB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無法理解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理解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非常理解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E2271" w:rsidRPr="00860FBB" w:rsidTr="001B2F94">
        <w:trPr>
          <w:trHeight w:val="532"/>
        </w:trPr>
        <w:tc>
          <w:tcPr>
            <w:tcW w:w="1668" w:type="dxa"/>
            <w:vMerge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81%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CE2271" w:rsidRPr="00FC7CAA" w:rsidTr="007A7E7F">
        <w:trPr>
          <w:trHeight w:val="343"/>
        </w:trPr>
        <w:tc>
          <w:tcPr>
            <w:tcW w:w="1668" w:type="dxa"/>
            <w:vMerge w:val="restart"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E2271" w:rsidRPr="00FC7CAA" w:rsidTr="001C74C0">
        <w:trPr>
          <w:trHeight w:val="532"/>
        </w:trPr>
        <w:tc>
          <w:tcPr>
            <w:tcW w:w="1668" w:type="dxa"/>
            <w:vMerge/>
            <w:vAlign w:val="center"/>
          </w:tcPr>
          <w:p w:rsidR="00CE2271" w:rsidRPr="00FC7CAA" w:rsidRDefault="00CE2271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</w:tbl>
    <w:p w:rsidR="00CE2271" w:rsidRPr="00A52B9B" w:rsidRDefault="00CE22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CE2271" w:rsidRPr="00FC7CAA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CE2271" w:rsidRPr="008877F7" w:rsidRDefault="00CE2271" w:rsidP="00D00B11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CE2271" w:rsidRPr="00FC7CAA" w:rsidTr="00B72290">
        <w:trPr>
          <w:trHeight w:val="475"/>
        </w:trPr>
        <w:tc>
          <w:tcPr>
            <w:tcW w:w="1668" w:type="dxa"/>
            <w:vMerge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CE2271" w:rsidRPr="00FC7CAA" w:rsidRDefault="00CE2271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CE2271" w:rsidRPr="00FC7CAA" w:rsidTr="0031579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CE2271" w:rsidRPr="00FC7CAA" w:rsidRDefault="00CE2271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x86</w:t>
            </w:r>
            <w:r>
              <w:rPr>
                <w:rFonts w:ascii="Times New Roman" w:eastAsia="標楷體" w:hAnsi="Times New Roman" w:hint="eastAsia"/>
              </w:rPr>
              <w:t>處理器相關技術知識的英文規格書、論文、報導等資料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CE2271" w:rsidRPr="00FC7CAA" w:rsidTr="00BF4046">
        <w:trPr>
          <w:trHeight w:val="706"/>
        </w:trPr>
        <w:tc>
          <w:tcPr>
            <w:tcW w:w="1668" w:type="dxa"/>
            <w:vMerge/>
            <w:vAlign w:val="center"/>
          </w:tcPr>
          <w:p w:rsidR="00CE2271" w:rsidRPr="00FC7CAA" w:rsidRDefault="00CE2271" w:rsidP="00315799">
            <w:pPr>
              <w:rPr>
                <w:rFonts w:ascii="Times New Roman" w:eastAsia="標楷體" w:hAnsi="Times New Roman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CE2271" w:rsidRDefault="00CE2271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bookmarkEnd w:id="0"/>
    </w:tbl>
    <w:p w:rsidR="00CE2271" w:rsidRPr="00FC7CAA" w:rsidRDefault="00CE2271">
      <w:pPr>
        <w:rPr>
          <w:rFonts w:ascii="Times New Roman" w:hAnsi="Times New Roman"/>
        </w:rPr>
      </w:pPr>
    </w:p>
    <w:p w:rsidR="00CE2271" w:rsidRPr="008D27C3" w:rsidRDefault="00CE2271" w:rsidP="00FC7CAA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班級：</w:t>
      </w:r>
      <w:r w:rsidRPr="008D27C3">
        <w:rPr>
          <w:rFonts w:ascii="標楷體" w:eastAsia="標楷體" w:hAnsi="標楷體" w:hint="eastAsia"/>
        </w:rPr>
        <w:t>學號</w:t>
      </w:r>
      <w:r>
        <w:rPr>
          <w:rFonts w:ascii="標楷體" w:eastAsia="標楷體" w:hAnsi="標楷體" w:hint="eastAsia"/>
        </w:rPr>
        <w:t>：</w:t>
      </w:r>
    </w:p>
    <w:sectPr w:rsidR="00CE2271" w:rsidRPr="008D27C3" w:rsidSect="00B72290">
      <w:pgSz w:w="11906" w:h="16838"/>
      <w:pgMar w:top="567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271" w:rsidRDefault="00CE2271" w:rsidP="00FB61AF">
      <w:r>
        <w:separator/>
      </w:r>
    </w:p>
  </w:endnote>
  <w:endnote w:type="continuationSeparator" w:id="1">
    <w:p w:rsidR="00CE2271" w:rsidRDefault="00CE2271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271" w:rsidRDefault="00CE2271" w:rsidP="00FB61AF">
      <w:r>
        <w:separator/>
      </w:r>
    </w:p>
  </w:footnote>
  <w:footnote w:type="continuationSeparator" w:id="1">
    <w:p w:rsidR="00CE2271" w:rsidRDefault="00CE2271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6082D"/>
    <w:rsid w:val="000858CB"/>
    <w:rsid w:val="000943B2"/>
    <w:rsid w:val="000952A4"/>
    <w:rsid w:val="000B033E"/>
    <w:rsid w:val="000B21A6"/>
    <w:rsid w:val="000B40C0"/>
    <w:rsid w:val="000E685F"/>
    <w:rsid w:val="000F66E6"/>
    <w:rsid w:val="000F69A5"/>
    <w:rsid w:val="0014318B"/>
    <w:rsid w:val="0014545F"/>
    <w:rsid w:val="00160D56"/>
    <w:rsid w:val="001769E4"/>
    <w:rsid w:val="001B2CBB"/>
    <w:rsid w:val="001B2F94"/>
    <w:rsid w:val="001B75D2"/>
    <w:rsid w:val="001C5EEC"/>
    <w:rsid w:val="001C74C0"/>
    <w:rsid w:val="00213300"/>
    <w:rsid w:val="00215C19"/>
    <w:rsid w:val="0025444B"/>
    <w:rsid w:val="00286BBA"/>
    <w:rsid w:val="002D0BC5"/>
    <w:rsid w:val="00315799"/>
    <w:rsid w:val="00321705"/>
    <w:rsid w:val="003525C7"/>
    <w:rsid w:val="003B5B77"/>
    <w:rsid w:val="003C56B7"/>
    <w:rsid w:val="003D0393"/>
    <w:rsid w:val="00413E9A"/>
    <w:rsid w:val="004221BD"/>
    <w:rsid w:val="004306BD"/>
    <w:rsid w:val="004C5A89"/>
    <w:rsid w:val="00504A51"/>
    <w:rsid w:val="00560217"/>
    <w:rsid w:val="005723C7"/>
    <w:rsid w:val="00591E25"/>
    <w:rsid w:val="005B1557"/>
    <w:rsid w:val="005C6FBD"/>
    <w:rsid w:val="005D3E2D"/>
    <w:rsid w:val="00645367"/>
    <w:rsid w:val="0065389E"/>
    <w:rsid w:val="0066094E"/>
    <w:rsid w:val="0068649E"/>
    <w:rsid w:val="0069056B"/>
    <w:rsid w:val="00690A72"/>
    <w:rsid w:val="006959FB"/>
    <w:rsid w:val="006A7488"/>
    <w:rsid w:val="006B7A0D"/>
    <w:rsid w:val="006D0821"/>
    <w:rsid w:val="006E74B6"/>
    <w:rsid w:val="006F71E3"/>
    <w:rsid w:val="00706EF8"/>
    <w:rsid w:val="007A3678"/>
    <w:rsid w:val="007A7E7F"/>
    <w:rsid w:val="007D6684"/>
    <w:rsid w:val="00827BF4"/>
    <w:rsid w:val="008450FA"/>
    <w:rsid w:val="008513EC"/>
    <w:rsid w:val="00856650"/>
    <w:rsid w:val="00860FBB"/>
    <w:rsid w:val="008877F7"/>
    <w:rsid w:val="008B10A8"/>
    <w:rsid w:val="008C46D2"/>
    <w:rsid w:val="008D27C3"/>
    <w:rsid w:val="00931511"/>
    <w:rsid w:val="00993322"/>
    <w:rsid w:val="009A1863"/>
    <w:rsid w:val="009D59D4"/>
    <w:rsid w:val="009E1C22"/>
    <w:rsid w:val="00A00B96"/>
    <w:rsid w:val="00A02775"/>
    <w:rsid w:val="00A33301"/>
    <w:rsid w:val="00A4745C"/>
    <w:rsid w:val="00A52B9B"/>
    <w:rsid w:val="00A61902"/>
    <w:rsid w:val="00A93C1E"/>
    <w:rsid w:val="00AF064C"/>
    <w:rsid w:val="00AF1DA1"/>
    <w:rsid w:val="00B060FC"/>
    <w:rsid w:val="00B72290"/>
    <w:rsid w:val="00B80DCC"/>
    <w:rsid w:val="00B969B5"/>
    <w:rsid w:val="00BC20AC"/>
    <w:rsid w:val="00BD4151"/>
    <w:rsid w:val="00BE7FBE"/>
    <w:rsid w:val="00BF4046"/>
    <w:rsid w:val="00BF7E33"/>
    <w:rsid w:val="00C13ED5"/>
    <w:rsid w:val="00C26F54"/>
    <w:rsid w:val="00C51B94"/>
    <w:rsid w:val="00C62F4C"/>
    <w:rsid w:val="00CD35E5"/>
    <w:rsid w:val="00CE2271"/>
    <w:rsid w:val="00D00B11"/>
    <w:rsid w:val="00D05F1C"/>
    <w:rsid w:val="00D1437A"/>
    <w:rsid w:val="00D1438B"/>
    <w:rsid w:val="00D2464A"/>
    <w:rsid w:val="00D24BE8"/>
    <w:rsid w:val="00DA7391"/>
    <w:rsid w:val="00DB0E57"/>
    <w:rsid w:val="00DB653A"/>
    <w:rsid w:val="00DC69A2"/>
    <w:rsid w:val="00DD1FA6"/>
    <w:rsid w:val="00DD2657"/>
    <w:rsid w:val="00E27150"/>
    <w:rsid w:val="00E45727"/>
    <w:rsid w:val="00E470FD"/>
    <w:rsid w:val="00E513AB"/>
    <w:rsid w:val="00E569C0"/>
    <w:rsid w:val="00EB6127"/>
    <w:rsid w:val="00EE19D3"/>
    <w:rsid w:val="00EF4844"/>
    <w:rsid w:val="00EF7635"/>
    <w:rsid w:val="00EF78DF"/>
    <w:rsid w:val="00F77A4B"/>
    <w:rsid w:val="00F82EA5"/>
    <w:rsid w:val="00F86209"/>
    <w:rsid w:val="00FB61AF"/>
    <w:rsid w:val="00FC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189</Words>
  <Characters>1079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2018-01-09T04:48:00Z</cp:lastPrinted>
  <dcterms:created xsi:type="dcterms:W3CDTF">2018-01-09T09:43:00Z</dcterms:created>
  <dcterms:modified xsi:type="dcterms:W3CDTF">2018-07-06T06:25:00Z</dcterms:modified>
</cp:coreProperties>
</file>