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D4C" w:rsidRDefault="002C3D4C" w:rsidP="00F93327">
      <w:pPr>
        <w:ind w:right="240"/>
        <w:jc w:val="both"/>
        <w:rPr>
          <w:rFonts w:eastAsia="標楷體"/>
          <w:b/>
          <w:kern w:val="0"/>
        </w:rPr>
      </w:pPr>
    </w:p>
    <w:p w:rsidR="002C3D4C" w:rsidRDefault="002C3D4C" w:rsidP="00F93327">
      <w:pPr>
        <w:ind w:right="240"/>
        <w:jc w:val="both"/>
        <w:rPr>
          <w:rFonts w:eastAsia="標楷體" w:hAnsi="標楷體"/>
          <w:b/>
          <w:kern w:val="0"/>
        </w:rPr>
      </w:pPr>
      <w:r>
        <w:rPr>
          <w:rFonts w:eastAsia="標楷體"/>
          <w:b/>
          <w:kern w:val="0"/>
        </w:rPr>
        <w:t>104</w:t>
      </w:r>
      <w:r>
        <w:rPr>
          <w:rFonts w:eastAsia="標楷體" w:hint="eastAsia"/>
          <w:b/>
          <w:kern w:val="0"/>
        </w:rPr>
        <w:t>學年度</w:t>
      </w:r>
      <w:r w:rsidRPr="00B22B22">
        <w:rPr>
          <w:rFonts w:eastAsia="標楷體" w:hint="eastAsia"/>
          <w:b/>
          <w:kern w:val="0"/>
        </w:rPr>
        <w:t>電機系</w:t>
      </w:r>
      <w:r>
        <w:rPr>
          <w:rFonts w:eastAsia="標楷體" w:hint="eastAsia"/>
          <w:b/>
          <w:kern w:val="0"/>
        </w:rPr>
        <w:t>研究所</w:t>
      </w:r>
      <w:r w:rsidRPr="00B22B22">
        <w:rPr>
          <w:rFonts w:eastAsia="標楷體" w:hint="eastAsia"/>
          <w:b/>
          <w:kern w:val="0"/>
        </w:rPr>
        <w:t>應屆畢業生</w:t>
      </w:r>
      <w:r w:rsidRPr="00B22B22">
        <w:rPr>
          <w:rFonts w:eastAsia="標楷體" w:hAnsi="標楷體" w:hint="eastAsia"/>
          <w:b/>
          <w:kern w:val="0"/>
        </w:rPr>
        <w:t>問卷調查表</w:t>
      </w:r>
    </w:p>
    <w:p w:rsidR="002C3D4C" w:rsidRPr="00DC7772" w:rsidRDefault="002C3D4C" w:rsidP="009960A3">
      <w:pPr>
        <w:ind w:right="240" w:firstLineChars="50" w:firstLine="3168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0"/>
        <w:gridCol w:w="4078"/>
        <w:gridCol w:w="1134"/>
        <w:gridCol w:w="1134"/>
        <w:gridCol w:w="851"/>
        <w:gridCol w:w="992"/>
        <w:gridCol w:w="1276"/>
      </w:tblGrid>
      <w:tr w:rsidR="002C3D4C" w:rsidRPr="00D86F28" w:rsidTr="007B6F29">
        <w:tc>
          <w:tcPr>
            <w:tcW w:w="10173" w:type="dxa"/>
            <w:gridSpan w:val="8"/>
            <w:shd w:val="clear" w:color="auto" w:fill="C0C0C0"/>
            <w:vAlign w:val="center"/>
          </w:tcPr>
          <w:p w:rsidR="002C3D4C" w:rsidRPr="00D86F28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2C3D4C" w:rsidRPr="00D86F28" w:rsidTr="007B6F29">
        <w:tc>
          <w:tcPr>
            <w:tcW w:w="10173" w:type="dxa"/>
            <w:gridSpan w:val="8"/>
            <w:vAlign w:val="center"/>
          </w:tcPr>
          <w:p w:rsidR="002C3D4C" w:rsidRPr="00494939" w:rsidRDefault="002C3D4C" w:rsidP="007B6F29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共計</w:t>
            </w:r>
            <w:r>
              <w:rPr>
                <w:rFonts w:eastAsia="標楷體" w:hAnsi="標楷體"/>
                <w:color w:val="0033CC"/>
                <w:kern w:val="0"/>
              </w:rPr>
              <w:t>13</w:t>
            </w:r>
            <w:r>
              <w:rPr>
                <w:rFonts w:eastAsia="標楷體" w:hAnsi="標楷體" w:hint="eastAsia"/>
                <w:color w:val="0033CC"/>
                <w:kern w:val="0"/>
              </w:rPr>
              <w:t>位填答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  </w:t>
            </w:r>
            <w:r w:rsidRPr="00D86F28">
              <w:rPr>
                <w:rFonts w:eastAsia="標楷體" w:hAnsi="標楷體" w:hint="eastAsia"/>
                <w:kern w:val="0"/>
              </w:rPr>
              <w:t>畢業班級：</w:t>
            </w:r>
            <w:r w:rsidRPr="00DE05C9">
              <w:rPr>
                <w:rFonts w:eastAsia="標楷體" w:hAnsi="標楷體" w:hint="eastAsia"/>
                <w:color w:val="0000FF"/>
                <w:kern w:val="0"/>
              </w:rPr>
              <w:t>碩職班</w:t>
            </w:r>
            <w:r>
              <w:rPr>
                <w:rFonts w:eastAsia="標楷體" w:hAnsi="標楷體"/>
                <w:kern w:val="0"/>
              </w:rPr>
              <w:t xml:space="preserve">     </w:t>
            </w:r>
            <w:r>
              <w:rPr>
                <w:rFonts w:eastAsia="標楷體" w:hAnsi="標楷體" w:hint="eastAsia"/>
                <w:kern w:val="0"/>
              </w:rPr>
              <w:t>畢</w:t>
            </w:r>
            <w:r w:rsidRPr="00D86F28">
              <w:rPr>
                <w:rFonts w:eastAsia="標楷體" w:hAnsi="標楷體" w:hint="eastAsia"/>
                <w:kern w:val="0"/>
              </w:rPr>
              <w:t>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>
              <w:rPr>
                <w:rFonts w:eastAsia="標楷體" w:hAnsi="標楷體"/>
                <w:kern w:val="0"/>
              </w:rPr>
              <w:t xml:space="preserve">104 </w:t>
            </w:r>
          </w:p>
          <w:p w:rsidR="002C3D4C" w:rsidRDefault="002C3D4C" w:rsidP="00DE05C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未來規畫：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博士班：</w:t>
            </w:r>
            <w:r>
              <w:rPr>
                <w:rFonts w:eastAsia="標楷體" w:hAnsi="標楷體"/>
                <w:color w:val="0033CC"/>
                <w:kern w:val="0"/>
              </w:rPr>
              <w:t>1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77620B" w:rsidRDefault="002C3D4C" w:rsidP="00DE05C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/>
                <w:color w:val="0033CC"/>
                <w:kern w:val="0"/>
              </w:rPr>
              <w:t xml:space="preserve">          </w:t>
            </w:r>
            <w:r>
              <w:rPr>
                <w:rFonts w:eastAsia="標楷體" w:hAnsi="標楷體" w:hint="eastAsia"/>
                <w:color w:val="0033CC"/>
                <w:kern w:val="0"/>
              </w:rPr>
              <w:t>留學：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Default="002C3D4C" w:rsidP="002C3D4C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先工作：</w:t>
            </w:r>
            <w:r>
              <w:rPr>
                <w:rFonts w:eastAsia="標楷體" w:hAnsi="標楷體"/>
                <w:color w:val="0033CC"/>
                <w:kern w:val="0"/>
              </w:rPr>
              <w:t>12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9960A3" w:rsidRDefault="002C3D4C" w:rsidP="002C3D4C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準備考試：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0F6057" w:rsidRDefault="002C3D4C" w:rsidP="002C3D4C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服役時再想想：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Default="002C3D4C" w:rsidP="002C3D4C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其他：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Default="002C3D4C" w:rsidP="007B6F2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EF5BE8">
              <w:rPr>
                <w:rFonts w:eastAsia="標楷體" w:hAnsi="標楷體" w:hint="eastAsia"/>
                <w:kern w:val="0"/>
              </w:rPr>
              <w:t>畢業後想從事電機工程領域工作：</w:t>
            </w:r>
            <w:r>
              <w:rPr>
                <w:rFonts w:eastAsia="標楷體" w:hAnsi="標楷體" w:hint="eastAsia"/>
                <w:color w:val="0033CC"/>
                <w:kern w:val="0"/>
              </w:rPr>
              <w:t>否：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是：</w:t>
            </w:r>
            <w:r>
              <w:rPr>
                <w:rFonts w:eastAsia="標楷體" w:hAnsi="標楷體"/>
                <w:color w:val="0033CC"/>
                <w:kern w:val="0"/>
              </w:rPr>
              <w:t>13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0F6057" w:rsidRDefault="002C3D4C" w:rsidP="007B6F29">
            <w:pPr>
              <w:jc w:val="both"/>
              <w:rPr>
                <w:rFonts w:eastAsia="標楷體"/>
                <w:color w:val="0033CC"/>
              </w:rPr>
            </w:pPr>
          </w:p>
          <w:p w:rsidR="002C3D4C" w:rsidRPr="00EF5BE8" w:rsidRDefault="002C3D4C" w:rsidP="007B6F2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請問您在學期間曾出席國際會議：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77620B">
              <w:rPr>
                <w:rFonts w:eastAsia="標楷體" w:hAnsi="標楷體"/>
                <w:color w:val="0033CC"/>
                <w:kern w:val="0"/>
              </w:rPr>
              <w:t>(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國外、大陸</w:t>
            </w:r>
            <w:r w:rsidRPr="0077620B">
              <w:rPr>
                <w:rFonts w:eastAsia="標楷體" w:hAnsi="標楷體"/>
                <w:color w:val="0033CC"/>
                <w:kern w:val="0"/>
              </w:rPr>
              <w:t>)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：</w:t>
            </w:r>
            <w:r>
              <w:rPr>
                <w:rFonts w:eastAsia="標楷體" w:hAnsi="標楷體"/>
                <w:color w:val="0033CC"/>
                <w:kern w:val="0"/>
              </w:rPr>
              <w:t>1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EF5BE8">
              <w:rPr>
                <w:rFonts w:eastAsia="標楷體" w:hAnsi="標楷體"/>
                <w:color w:val="0033CC"/>
                <w:kern w:val="0"/>
              </w:rPr>
              <w:t>(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國內</w:t>
            </w:r>
            <w:r w:rsidRPr="00EF5BE8">
              <w:rPr>
                <w:rFonts w:eastAsia="標楷體" w:hAnsi="標楷體"/>
                <w:color w:val="0033CC"/>
                <w:kern w:val="0"/>
              </w:rPr>
              <w:t>)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>
              <w:rPr>
                <w:rFonts w:eastAsia="標楷體" w:hAnsi="標楷體"/>
                <w:color w:val="0033CC"/>
                <w:kern w:val="0"/>
              </w:rPr>
              <w:t>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否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>
              <w:rPr>
                <w:rFonts w:eastAsia="標楷體" w:hAnsi="標楷體"/>
                <w:color w:val="0033CC"/>
                <w:kern w:val="0"/>
              </w:rPr>
              <w:t>10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</w:tc>
      </w:tr>
      <w:tr w:rsidR="002C3D4C" w:rsidRPr="00D86F28" w:rsidTr="007B6F29">
        <w:trPr>
          <w:trHeight w:val="387"/>
        </w:trPr>
        <w:tc>
          <w:tcPr>
            <w:tcW w:w="10173" w:type="dxa"/>
            <w:gridSpan w:val="8"/>
            <w:shd w:val="clear" w:color="auto" w:fill="D9D9D9"/>
            <w:vAlign w:val="center"/>
          </w:tcPr>
          <w:p w:rsidR="002C3D4C" w:rsidRDefault="002C3D4C" w:rsidP="007B6F29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2C3D4C" w:rsidRPr="00D86F28" w:rsidTr="007B6F29">
        <w:trPr>
          <w:trHeight w:val="387"/>
        </w:trPr>
        <w:tc>
          <w:tcPr>
            <w:tcW w:w="708" w:type="dxa"/>
            <w:gridSpan w:val="2"/>
            <w:vAlign w:val="center"/>
          </w:tcPr>
          <w:p w:rsidR="002C3D4C" w:rsidRPr="009A6B75" w:rsidRDefault="002C3D4C" w:rsidP="007B6F29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5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應用電機工程知識及解決問題的能力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31%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69%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獨立研究、分析、設計、模擬及驗證的能力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電機工程軟硬體與系統設計技術及使用工具的能力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62%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計劃管理、溝通協調與團隊合作的能力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31%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62%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瞭解電機工程技術對環境、社會及全球的影響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理解專業倫理及社會責任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專業論文之閱讀、撰寫及表達的能力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62%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創新思考與終身學習的能力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C3D4C" w:rsidRDefault="002C3D4C" w:rsidP="007B6F29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31%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69%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387"/>
        </w:trPr>
        <w:tc>
          <w:tcPr>
            <w:tcW w:w="10173" w:type="dxa"/>
            <w:gridSpan w:val="8"/>
            <w:shd w:val="clear" w:color="auto" w:fill="D9D9D9"/>
            <w:vAlign w:val="center"/>
          </w:tcPr>
          <w:p w:rsidR="002C3D4C" w:rsidRDefault="002C3D4C" w:rsidP="007B6F29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2C3D4C" w:rsidRPr="00D86F28" w:rsidTr="007B6F29">
        <w:trPr>
          <w:trHeight w:val="555"/>
        </w:trPr>
        <w:tc>
          <w:tcPr>
            <w:tcW w:w="648" w:type="dxa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整體來說，您對本系的專業課程規劃感到滿意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2C3D4C" w:rsidRPr="00D27E89" w:rsidRDefault="002C3D4C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62%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整體來說，您對本系教師的教學成效感到滿意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2C3D4C" w:rsidRPr="00D27E89" w:rsidRDefault="002C3D4C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整體來說，您對本系職員與助教的服務與協助感到滿意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2C3D4C" w:rsidRPr="00D27E89" w:rsidRDefault="002C3D4C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整體來說，您對本系提供的設備、實驗室、研究室感到滿意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2C3D4C" w:rsidRPr="00D27E89" w:rsidRDefault="002C3D4C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圖書、期刊等符合需求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2C3D4C" w:rsidRPr="00D27E89" w:rsidRDefault="002C3D4C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與系上老師互動良好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550"/>
        </w:trPr>
        <w:tc>
          <w:tcPr>
            <w:tcW w:w="648" w:type="dxa"/>
            <w:vMerge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2C3D4C" w:rsidRPr="00D27E89" w:rsidRDefault="002C3D4C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555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論文研究的學習有收獲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555"/>
        </w:trPr>
        <w:tc>
          <w:tcPr>
            <w:tcW w:w="648" w:type="dxa"/>
            <w:vMerge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2C3D4C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1106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5C2F57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</w:t>
            </w:r>
            <w:bookmarkStart w:id="0" w:name="_GoBack"/>
            <w:bookmarkEnd w:id="0"/>
            <w:r>
              <w:rPr>
                <w:rFonts w:eastAsia="標楷體" w:hAnsi="標楷體" w:hint="eastAsia"/>
              </w:rPr>
              <w:t>，是否有任何修訂之建議</w:t>
            </w:r>
          </w:p>
        </w:tc>
        <w:tc>
          <w:tcPr>
            <w:tcW w:w="5387" w:type="dxa"/>
            <w:gridSpan w:val="5"/>
          </w:tcPr>
          <w:p w:rsidR="002C3D4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>
              <w:rPr>
                <w:rFonts w:eastAsia="標楷體" w:hAnsi="標楷體"/>
              </w:rPr>
              <w:t>8</w:t>
            </w:r>
            <w:r>
              <w:rPr>
                <w:rFonts w:eastAsia="標楷體" w:hAnsi="標楷體" w:hint="eastAsia"/>
              </w:rPr>
              <w:t>位</w:t>
            </w:r>
          </w:p>
          <w:p w:rsidR="002C3D4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1</w:t>
            </w:r>
            <w:r>
              <w:rPr>
                <w:rFonts w:eastAsia="標楷體" w:hAnsi="標楷體" w:hint="eastAsia"/>
              </w:rPr>
              <w:t>位</w:t>
            </w:r>
          </w:p>
          <w:p w:rsidR="002C3D4C" w:rsidRPr="009C7198" w:rsidRDefault="002C3D4C" w:rsidP="009C7198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1.</w:t>
            </w:r>
            <w:r w:rsidRPr="009C7198">
              <w:rPr>
                <w:rFonts w:eastAsia="標楷體" w:hAnsi="標楷體" w:hint="eastAsia"/>
              </w:rPr>
              <w:t>增加業界合作</w:t>
            </w:r>
          </w:p>
        </w:tc>
      </w:tr>
      <w:tr w:rsidR="002C3D4C" w:rsidRPr="00D86F28" w:rsidTr="007B6F29">
        <w:trPr>
          <w:trHeight w:val="1070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對於本系所申之教育目標，是否有任何修訂之建議：</w:t>
            </w:r>
            <w:r w:rsidRPr="00D27E89">
              <w:rPr>
                <w:rFonts w:eastAsia="標楷體" w:hAnsi="標楷體"/>
              </w:rPr>
              <w:t>(</w:t>
            </w:r>
            <w:r w:rsidRPr="00D27E89">
              <w:rPr>
                <w:rFonts w:eastAsia="標楷體" w:hAnsi="標楷體" w:hint="eastAsia"/>
              </w:rPr>
              <w:t>教育目標如下</w:t>
            </w:r>
            <w:r w:rsidRPr="00D27E89">
              <w:rPr>
                <w:rFonts w:eastAsia="標楷體" w:hAnsi="標楷體"/>
              </w:rPr>
              <w:t>)</w:t>
            </w:r>
          </w:p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研究發展創新</w:t>
            </w:r>
          </w:p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理論實務整合</w:t>
            </w:r>
          </w:p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專業倫理涵養</w:t>
            </w:r>
          </w:p>
          <w:p w:rsidR="002C3D4C" w:rsidRPr="005C2F57" w:rsidRDefault="002C3D4C" w:rsidP="007B6F29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D27E89">
              <w:rPr>
                <w:rFonts w:eastAsia="標楷體" w:hAnsi="標楷體" w:hint="eastAsia"/>
              </w:rPr>
              <w:t>國際視野提昇</w:t>
            </w:r>
          </w:p>
        </w:tc>
        <w:tc>
          <w:tcPr>
            <w:tcW w:w="5387" w:type="dxa"/>
            <w:gridSpan w:val="5"/>
          </w:tcPr>
          <w:p w:rsidR="002C3D4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>
              <w:rPr>
                <w:rFonts w:eastAsia="標楷體" w:hAnsi="標楷體"/>
              </w:rPr>
              <w:t>9</w:t>
            </w:r>
            <w:r>
              <w:rPr>
                <w:rFonts w:eastAsia="標楷體" w:hAnsi="標楷體" w:hint="eastAsia"/>
              </w:rPr>
              <w:t>位</w:t>
            </w:r>
          </w:p>
          <w:p w:rsidR="002C3D4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2C3D4C" w:rsidRPr="00D86F28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</w:p>
        </w:tc>
      </w:tr>
      <w:tr w:rsidR="002C3D4C" w:rsidRPr="00D86F28" w:rsidTr="007B6F29">
        <w:trPr>
          <w:trHeight w:val="1319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86F28" w:rsidRDefault="002C3D4C" w:rsidP="007B6F29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請您列出在研究所中，您覺得較有成就感的課程？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5"/>
            <w:vAlign w:val="center"/>
          </w:tcPr>
          <w:p w:rsidR="002C3D4C" w:rsidRDefault="002C3D4C" w:rsidP="009C7198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電力電子學</w:t>
            </w:r>
          </w:p>
          <w:p w:rsidR="002C3D4C" w:rsidRDefault="002C3D4C" w:rsidP="009C7198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電力電子學</w:t>
            </w:r>
          </w:p>
          <w:p w:rsidR="002C3D4C" w:rsidRDefault="002C3D4C" w:rsidP="009C7198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 w:rsidRPr="009C7198">
              <w:rPr>
                <w:rFonts w:eastAsia="標楷體" w:hAnsi="標楷體" w:hint="eastAsia"/>
                <w:kern w:val="0"/>
              </w:rPr>
              <w:t>論文完成後</w:t>
            </w:r>
          </w:p>
          <w:p w:rsidR="002C3D4C" w:rsidRPr="00D27E89" w:rsidRDefault="002C3D4C" w:rsidP="009C7198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 w:rsidRPr="009C7198">
              <w:rPr>
                <w:rFonts w:eastAsia="標楷體" w:hAnsi="標楷體" w:hint="eastAsia"/>
                <w:kern w:val="0"/>
              </w:rPr>
              <w:t>生醫電子</w:t>
            </w:r>
            <w:r w:rsidRPr="009C7198">
              <w:rPr>
                <w:rFonts w:eastAsia="標楷體" w:hAnsi="標楷體"/>
                <w:kern w:val="0"/>
              </w:rPr>
              <w:t>,</w:t>
            </w:r>
            <w:r w:rsidRPr="009C7198">
              <w:rPr>
                <w:rFonts w:eastAsia="標楷體" w:hAnsi="標楷體" w:hint="eastAsia"/>
                <w:kern w:val="0"/>
              </w:rPr>
              <w:t>電力電子</w:t>
            </w:r>
            <w:r>
              <w:rPr>
                <w:rFonts w:eastAsia="標楷體" w:hAnsi="標楷體" w:hint="eastAsia"/>
                <w:kern w:val="0"/>
              </w:rPr>
              <w:t>學</w:t>
            </w:r>
            <w:r w:rsidRPr="009C7198">
              <w:rPr>
                <w:rFonts w:eastAsia="標楷體" w:hAnsi="標楷體"/>
                <w:kern w:val="0"/>
              </w:rPr>
              <w:t>,</w:t>
            </w:r>
            <w:r w:rsidRPr="009C7198">
              <w:rPr>
                <w:rFonts w:eastAsia="標楷體" w:hAnsi="標楷體" w:hint="eastAsia"/>
                <w:kern w:val="0"/>
              </w:rPr>
              <w:t>電源與電磁管理導論</w:t>
            </w:r>
          </w:p>
        </w:tc>
      </w:tr>
      <w:tr w:rsidR="002C3D4C" w:rsidRPr="00D86F28" w:rsidTr="007B6F29">
        <w:trPr>
          <w:trHeight w:val="1408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86F28" w:rsidRDefault="002C3D4C" w:rsidP="007B6F29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請您列出在研究所中，您覺得較有挫折感的課程？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5"/>
            <w:vAlign w:val="center"/>
          </w:tcPr>
          <w:p w:rsidR="002C3D4C" w:rsidRDefault="002C3D4C" w:rsidP="009C7198">
            <w:pPr>
              <w:numPr>
                <w:ilvl w:val="0"/>
                <w:numId w:val="3"/>
              </w:numPr>
              <w:rPr>
                <w:rFonts w:eastAsia="標楷體" w:hAnsi="標楷體"/>
                <w:kern w:val="0"/>
              </w:rPr>
            </w:pPr>
            <w:r w:rsidRPr="009C7198">
              <w:rPr>
                <w:rFonts w:eastAsia="標楷體" w:hAnsi="標楷體" w:hint="eastAsia"/>
                <w:kern w:val="0"/>
              </w:rPr>
              <w:t>程式設計</w:t>
            </w:r>
          </w:p>
          <w:p w:rsidR="002C3D4C" w:rsidRDefault="002C3D4C" w:rsidP="009C7198">
            <w:pPr>
              <w:numPr>
                <w:ilvl w:val="0"/>
                <w:numId w:val="3"/>
              </w:numPr>
              <w:rPr>
                <w:rFonts w:eastAsia="標楷體" w:hAnsi="標楷體"/>
                <w:kern w:val="0"/>
              </w:rPr>
            </w:pPr>
            <w:r w:rsidRPr="009C7198">
              <w:rPr>
                <w:rFonts w:eastAsia="標楷體" w:hAnsi="標楷體" w:hint="eastAsia"/>
                <w:kern w:val="0"/>
              </w:rPr>
              <w:t>論文動工前</w:t>
            </w:r>
          </w:p>
          <w:p w:rsidR="002C3D4C" w:rsidRPr="009C7198" w:rsidRDefault="002C3D4C" w:rsidP="009C7198">
            <w:pPr>
              <w:numPr>
                <w:ilvl w:val="0"/>
                <w:numId w:val="3"/>
              </w:num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電磁電容</w:t>
            </w:r>
            <w:r w:rsidRPr="009C7198">
              <w:rPr>
                <w:rFonts w:eastAsia="標楷體" w:hAnsi="標楷體" w:hint="eastAsia"/>
                <w:kern w:val="0"/>
              </w:rPr>
              <w:t>系統設計</w:t>
            </w:r>
          </w:p>
        </w:tc>
      </w:tr>
      <w:tr w:rsidR="002C3D4C" w:rsidRPr="00D86F28" w:rsidTr="005C198F">
        <w:trPr>
          <w:trHeight w:val="821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86F28" w:rsidRDefault="002C3D4C" w:rsidP="007B6F29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5"/>
            <w:vAlign w:val="center"/>
          </w:tcPr>
          <w:p w:rsidR="002C3D4C" w:rsidRPr="00D27E89" w:rsidRDefault="002C3D4C" w:rsidP="007B6F29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無</w:t>
            </w:r>
          </w:p>
        </w:tc>
      </w:tr>
    </w:tbl>
    <w:p w:rsidR="002C3D4C" w:rsidRDefault="002C3D4C" w:rsidP="008C668E"/>
    <w:p w:rsidR="002C3D4C" w:rsidRDefault="002C3D4C" w:rsidP="00001BF5"/>
    <w:sectPr w:rsidR="002C3D4C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D4C" w:rsidRDefault="002C3D4C" w:rsidP="00C5448C">
      <w:r>
        <w:separator/>
      </w:r>
    </w:p>
  </w:endnote>
  <w:endnote w:type="continuationSeparator" w:id="1">
    <w:p w:rsidR="002C3D4C" w:rsidRDefault="002C3D4C" w:rsidP="00C54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D4C" w:rsidRDefault="002C3D4C" w:rsidP="00C5448C">
      <w:r>
        <w:separator/>
      </w:r>
    </w:p>
  </w:footnote>
  <w:footnote w:type="continuationSeparator" w:id="1">
    <w:p w:rsidR="002C3D4C" w:rsidRDefault="002C3D4C" w:rsidP="00C544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8303C"/>
    <w:multiLevelType w:val="hybridMultilevel"/>
    <w:tmpl w:val="71147F46"/>
    <w:lvl w:ilvl="0" w:tplc="FEC6B0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199635D5"/>
    <w:multiLevelType w:val="hybridMultilevel"/>
    <w:tmpl w:val="F2CAC98E"/>
    <w:lvl w:ilvl="0" w:tplc="AA24A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96C"/>
    <w:rsid w:val="00001BF5"/>
    <w:rsid w:val="00035BC1"/>
    <w:rsid w:val="00073D94"/>
    <w:rsid w:val="000804A4"/>
    <w:rsid w:val="000A062F"/>
    <w:rsid w:val="000A2FB6"/>
    <w:rsid w:val="000C5DDE"/>
    <w:rsid w:val="000E6AC2"/>
    <w:rsid w:val="000F373A"/>
    <w:rsid w:val="000F6057"/>
    <w:rsid w:val="000F7D9F"/>
    <w:rsid w:val="001575CF"/>
    <w:rsid w:val="001A2A11"/>
    <w:rsid w:val="00221F04"/>
    <w:rsid w:val="002349F6"/>
    <w:rsid w:val="00275327"/>
    <w:rsid w:val="002C3D4C"/>
    <w:rsid w:val="002C4FCD"/>
    <w:rsid w:val="0032507A"/>
    <w:rsid w:val="00364316"/>
    <w:rsid w:val="00391B6B"/>
    <w:rsid w:val="00397076"/>
    <w:rsid w:val="003F368F"/>
    <w:rsid w:val="00471C5C"/>
    <w:rsid w:val="00494939"/>
    <w:rsid w:val="004D2F90"/>
    <w:rsid w:val="004D349C"/>
    <w:rsid w:val="005450A5"/>
    <w:rsid w:val="005C198F"/>
    <w:rsid w:val="005C2F57"/>
    <w:rsid w:val="00603582"/>
    <w:rsid w:val="00613F0E"/>
    <w:rsid w:val="00614803"/>
    <w:rsid w:val="00631F71"/>
    <w:rsid w:val="006664D7"/>
    <w:rsid w:val="006800FD"/>
    <w:rsid w:val="006C1206"/>
    <w:rsid w:val="006C4D76"/>
    <w:rsid w:val="006D40B6"/>
    <w:rsid w:val="006E47EF"/>
    <w:rsid w:val="007252F4"/>
    <w:rsid w:val="0077620B"/>
    <w:rsid w:val="007A5EB1"/>
    <w:rsid w:val="007B6F29"/>
    <w:rsid w:val="0080754F"/>
    <w:rsid w:val="008627DA"/>
    <w:rsid w:val="008C668E"/>
    <w:rsid w:val="009960A3"/>
    <w:rsid w:val="009A6B75"/>
    <w:rsid w:val="009C7198"/>
    <w:rsid w:val="00A30018"/>
    <w:rsid w:val="00A3096C"/>
    <w:rsid w:val="00AA32CF"/>
    <w:rsid w:val="00B22B22"/>
    <w:rsid w:val="00B7424F"/>
    <w:rsid w:val="00BC784A"/>
    <w:rsid w:val="00C430C8"/>
    <w:rsid w:val="00C5448C"/>
    <w:rsid w:val="00D27E89"/>
    <w:rsid w:val="00D4220D"/>
    <w:rsid w:val="00D86F28"/>
    <w:rsid w:val="00DA689C"/>
    <w:rsid w:val="00DA786C"/>
    <w:rsid w:val="00DB2285"/>
    <w:rsid w:val="00DC7772"/>
    <w:rsid w:val="00DD4128"/>
    <w:rsid w:val="00DE05C9"/>
    <w:rsid w:val="00DE4DDE"/>
    <w:rsid w:val="00E001CC"/>
    <w:rsid w:val="00E65179"/>
    <w:rsid w:val="00E66037"/>
    <w:rsid w:val="00EC5590"/>
    <w:rsid w:val="00EF5BE8"/>
    <w:rsid w:val="00EF7BCF"/>
    <w:rsid w:val="00F07F73"/>
    <w:rsid w:val="00F24ACE"/>
    <w:rsid w:val="00F27872"/>
    <w:rsid w:val="00F93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96C"/>
    <w:pPr>
      <w:widowContro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kern w:val="0"/>
      <w:szCs w:val="24"/>
    </w:rPr>
  </w:style>
  <w:style w:type="paragraph" w:styleId="Header">
    <w:name w:val="header"/>
    <w:basedOn w:val="Normal"/>
    <w:link w:val="HeaderChar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5448C"/>
    <w:rPr>
      <w:rFonts w:ascii="Times New Roman" w:eastAsia="新細明體" w:hAnsi="Times New Roman" w:cs="Times New Roman"/>
      <w:sz w:val="20"/>
    </w:rPr>
  </w:style>
  <w:style w:type="paragraph" w:styleId="Footer">
    <w:name w:val="footer"/>
    <w:basedOn w:val="Normal"/>
    <w:link w:val="FooterChar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5448C"/>
    <w:rPr>
      <w:rFonts w:ascii="Times New Roman" w:eastAsia="新細明體" w:hAnsi="Times New Roman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36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217</Words>
  <Characters>1238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subject/>
  <dc:creator>user</dc:creator>
  <cp:keywords/>
  <dc:description/>
  <cp:lastModifiedBy>昭純</cp:lastModifiedBy>
  <cp:revision>2</cp:revision>
  <dcterms:created xsi:type="dcterms:W3CDTF">2016-08-30T01:57:00Z</dcterms:created>
  <dcterms:modified xsi:type="dcterms:W3CDTF">2016-08-30T01:57:00Z</dcterms:modified>
</cp:coreProperties>
</file>