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99E" w:rsidRPr="00952288" w:rsidRDefault="004C299E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105</w:t>
      </w:r>
      <w:r w:rsidRPr="0071575C">
        <w:rPr>
          <w:rFonts w:ascii="標楷體" w:eastAsia="標楷體" w:hAnsi="標楷體" w:hint="eastAsia"/>
          <w:b/>
          <w:sz w:val="28"/>
          <w:szCs w:val="28"/>
        </w:rPr>
        <w:t>學年度</w:t>
      </w:r>
      <w:bookmarkStart w:id="0" w:name="_GoBack"/>
      <w:bookmarkEnd w:id="0"/>
      <w:r w:rsidRPr="0071575C">
        <w:rPr>
          <w:rFonts w:ascii="標楷體" w:eastAsia="標楷體" w:hAnsi="標楷體" w:hint="eastAsia"/>
          <w:b/>
          <w:sz w:val="28"/>
          <w:szCs w:val="28"/>
        </w:rPr>
        <w:t>輔仁大學電機系專題實驗</w:t>
      </w:r>
      <w:r w:rsidRPr="0071575C">
        <w:rPr>
          <w:rFonts w:ascii="標楷體" w:eastAsia="標楷體" w:hAnsi="標楷體"/>
          <w:b/>
          <w:sz w:val="28"/>
          <w:szCs w:val="28"/>
        </w:rPr>
        <w:t>--</w:t>
      </w:r>
      <w:r w:rsidRPr="0071575C">
        <w:rPr>
          <w:rFonts w:ascii="標楷體" w:eastAsia="標楷體" w:hAnsi="標楷體" w:hint="eastAsia"/>
          <w:b/>
          <w:sz w:val="28"/>
          <w:szCs w:val="28"/>
        </w:rPr>
        <w:t>問卷調查暨自我評量結果統計</w:t>
      </w:r>
    </w:p>
    <w:p w:rsidR="004C299E" w:rsidRPr="00A1282D" w:rsidRDefault="004C299E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>
        <w:rPr>
          <w:rFonts w:ascii="標楷體" w:eastAsia="標楷體" w:hAnsi="標楷體"/>
          <w:color w:val="0000FF"/>
          <w:kern w:val="0"/>
          <w:szCs w:val="24"/>
        </w:rPr>
        <w:t>58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952288" w:rsidRDefault="004C299E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4C299E" w:rsidRPr="0068093A" w:rsidRDefault="004C299E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>
        <w:rPr>
          <w:rFonts w:ascii="標楷體" w:eastAsia="標楷體" w:hAnsi="標楷體"/>
          <w:color w:val="0000FF"/>
          <w:kern w:val="0"/>
          <w:szCs w:val="24"/>
        </w:rPr>
        <w:t>26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位和老師就近學習：</w:t>
      </w:r>
      <w:r>
        <w:rPr>
          <w:rFonts w:ascii="標楷體" w:eastAsia="標楷體" w:hAnsi="標楷體"/>
          <w:color w:val="0000FF"/>
          <w:kern w:val="0"/>
          <w:szCs w:val="24"/>
        </w:rPr>
        <w:t>36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68093A" w:rsidRDefault="004C299E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>
        <w:rPr>
          <w:rFonts w:ascii="標楷體" w:eastAsia="標楷體" w:hAnsi="標楷體"/>
          <w:color w:val="0000FF"/>
          <w:kern w:val="0"/>
          <w:szCs w:val="24"/>
        </w:rPr>
        <w:t>52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位整合多門學科：</w:t>
      </w:r>
      <w:r>
        <w:rPr>
          <w:rFonts w:ascii="標楷體" w:eastAsia="標楷體" w:hAnsi="標楷體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68093A" w:rsidRDefault="004C299E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>
        <w:rPr>
          <w:rFonts w:ascii="標楷體" w:eastAsia="標楷體" w:hAnsi="標楷體"/>
          <w:color w:val="0000FF"/>
          <w:kern w:val="0"/>
          <w:szCs w:val="24"/>
        </w:rPr>
        <w:t>35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位研讀接觸學術論文：</w:t>
      </w:r>
      <w:r>
        <w:rPr>
          <w:rFonts w:ascii="標楷體" w:eastAsia="標楷體" w:hAnsi="標楷體"/>
          <w:color w:val="0000FF"/>
          <w:kern w:val="0"/>
          <w:szCs w:val="24"/>
        </w:rPr>
        <w:t>25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68093A" w:rsidRDefault="004C299E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>
        <w:rPr>
          <w:rFonts w:ascii="標楷體" w:eastAsia="標楷體" w:hAnsi="標楷體"/>
          <w:color w:val="0000FF"/>
          <w:kern w:val="0"/>
          <w:szCs w:val="24"/>
        </w:rPr>
        <w:t>1</w:t>
      </w:r>
    </w:p>
    <w:p w:rsidR="004C299E" w:rsidRPr="0068093A" w:rsidRDefault="004C299E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>
        <w:rPr>
          <w:rFonts w:ascii="標楷體" w:eastAsia="標楷體" w:hAnsi="標楷體"/>
          <w:color w:val="0000FF"/>
          <w:kern w:val="0"/>
          <w:szCs w:val="24"/>
        </w:rPr>
        <w:t>34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 w:hint="eastAsia"/>
          <w:color w:val="0000FF"/>
          <w:kern w:val="0"/>
          <w:szCs w:val="24"/>
        </w:rPr>
        <w:t>不贊成</w:t>
      </w:r>
      <w:r>
        <w:rPr>
          <w:rFonts w:ascii="標楷體" w:eastAsia="標楷體" w:hAnsi="標楷體"/>
          <w:color w:val="0000FF"/>
          <w:kern w:val="0"/>
          <w:szCs w:val="24"/>
        </w:rPr>
        <w:t>:8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位沒意見：</w:t>
      </w:r>
      <w:r>
        <w:rPr>
          <w:rFonts w:ascii="標楷體" w:eastAsia="標楷體" w:hAnsi="標楷體"/>
          <w:color w:val="0000FF"/>
          <w:kern w:val="0"/>
          <w:szCs w:val="24"/>
        </w:rPr>
        <w:t>16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Default="004C299E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我平均每周花在專題實驗的時間是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4C299E" w:rsidRPr="0068093A" w:rsidRDefault="004C299E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>
        <w:rPr>
          <w:rFonts w:ascii="標楷體" w:eastAsia="標楷體" w:hAnsi="標楷體"/>
          <w:color w:val="0000FF"/>
          <w:kern w:val="0"/>
          <w:szCs w:val="24"/>
        </w:rPr>
        <w:t>22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>
        <w:rPr>
          <w:rFonts w:ascii="標楷體" w:eastAsia="標楷體" w:hAnsi="標楷體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952288" w:rsidRDefault="004C299E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>
        <w:rPr>
          <w:rFonts w:ascii="標楷體" w:eastAsia="標楷體" w:hAnsi="標楷體"/>
          <w:color w:val="0000FF"/>
          <w:kern w:val="0"/>
          <w:szCs w:val="24"/>
        </w:rPr>
        <w:t>48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位不會：</w:t>
      </w:r>
      <w:r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位沒意見：</w:t>
      </w:r>
      <w:r>
        <w:rPr>
          <w:rFonts w:ascii="標楷體" w:eastAsia="標楷體" w:hAnsi="標楷體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Default="004C299E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4C299E" w:rsidRPr="0068093A" w:rsidRDefault="004C299E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位同意：</w:t>
      </w:r>
      <w:r>
        <w:rPr>
          <w:rFonts w:ascii="標楷體" w:eastAsia="標楷體" w:hAnsi="標楷體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位普通：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位不同意：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位非常不同意：</w:t>
      </w:r>
      <w:r>
        <w:rPr>
          <w:rFonts w:ascii="標楷體" w:eastAsia="標楷體" w:hAnsi="標楷體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Default="004C299E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4C299E" w:rsidRPr="00C61BA0" w:rsidRDefault="004C299E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18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位同意：</w:t>
      </w:r>
      <w:r>
        <w:rPr>
          <w:rFonts w:ascii="標楷體" w:eastAsia="標楷體" w:hAnsi="標楷體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位普通：</w:t>
      </w:r>
      <w:r>
        <w:rPr>
          <w:rFonts w:ascii="標楷體" w:eastAsia="標楷體" w:hAnsi="標楷體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位不同意：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位非常不同意：</w:t>
      </w:r>
      <w:r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4C299E" w:rsidRPr="003836E9" w:rsidRDefault="004C299E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4C299E" w:rsidRPr="00952288" w:rsidTr="00616D0A">
        <w:tc>
          <w:tcPr>
            <w:tcW w:w="1668" w:type="dxa"/>
            <w:vMerge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4C299E" w:rsidRPr="00952288" w:rsidRDefault="004C299E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4C299E" w:rsidRPr="00952288" w:rsidTr="00EB6968">
        <w:tc>
          <w:tcPr>
            <w:tcW w:w="1668" w:type="dxa"/>
            <w:vMerge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4C299E" w:rsidRPr="00952288" w:rsidTr="00E15C92">
        <w:tc>
          <w:tcPr>
            <w:tcW w:w="1668" w:type="dxa"/>
            <w:vMerge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4C299E" w:rsidRPr="00952288" w:rsidTr="00117DBA">
        <w:tc>
          <w:tcPr>
            <w:tcW w:w="1668" w:type="dxa"/>
            <w:vMerge/>
          </w:tcPr>
          <w:p w:rsidR="004C299E" w:rsidRPr="00952288" w:rsidRDefault="004C299E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</w:tbl>
    <w:p w:rsidR="004C299E" w:rsidRPr="00952288" w:rsidRDefault="004C299E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4C299E" w:rsidRPr="00952288" w:rsidRDefault="004C299E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4C299E" w:rsidRPr="00952288" w:rsidTr="00616D0A">
        <w:tc>
          <w:tcPr>
            <w:tcW w:w="1668" w:type="dxa"/>
            <w:vMerge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4C299E" w:rsidRPr="00952288" w:rsidRDefault="004C299E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4C299E" w:rsidRPr="00952288" w:rsidRDefault="004C299E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4C299E" w:rsidRPr="00952288" w:rsidRDefault="004C299E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孰悉專題實驗之流程，除完成自己的任務外，並能適時檢討改進流程。</w:t>
            </w:r>
          </w:p>
        </w:tc>
      </w:tr>
      <w:tr w:rsidR="004C299E" w:rsidRPr="00952288" w:rsidTr="00470489">
        <w:tc>
          <w:tcPr>
            <w:tcW w:w="1668" w:type="dxa"/>
            <w:vMerge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26%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能夠分析數據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4C299E" w:rsidRPr="00952288" w:rsidTr="00A64AA8">
        <w:tc>
          <w:tcPr>
            <w:tcW w:w="1668" w:type="dxa"/>
            <w:vMerge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4C299E" w:rsidRPr="00952288" w:rsidTr="00307419">
        <w:tc>
          <w:tcPr>
            <w:tcW w:w="1668" w:type="dxa"/>
            <w:vMerge/>
            <w:vAlign w:val="center"/>
          </w:tcPr>
          <w:p w:rsidR="004C299E" w:rsidRPr="00952288" w:rsidRDefault="004C299E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4C299E" w:rsidRPr="00952288" w:rsidRDefault="004C299E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A30771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4C299E" w:rsidRPr="00952288" w:rsidRDefault="004C299E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4C299E" w:rsidRPr="00952288" w:rsidTr="00616D0A">
        <w:tc>
          <w:tcPr>
            <w:tcW w:w="1668" w:type="dxa"/>
            <w:vMerge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對專題實驗所需之軟體技術，我很孰悉，能夠勝任。</w:t>
            </w:r>
          </w:p>
        </w:tc>
      </w:tr>
      <w:tr w:rsidR="004C299E" w:rsidRPr="00952288" w:rsidTr="00EA2552">
        <w:tc>
          <w:tcPr>
            <w:tcW w:w="1668" w:type="dxa"/>
            <w:vMerge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對專題實驗所需之硬體技術，我很孰悉，能夠勝任。</w:t>
            </w:r>
          </w:p>
        </w:tc>
      </w:tr>
      <w:tr w:rsidR="004C299E" w:rsidRPr="00952288" w:rsidTr="00BB569B">
        <w:tc>
          <w:tcPr>
            <w:tcW w:w="1668" w:type="dxa"/>
            <w:vMerge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4C299E" w:rsidRPr="00952288" w:rsidTr="00616D0A">
        <w:tc>
          <w:tcPr>
            <w:tcW w:w="1668" w:type="dxa"/>
            <w:vMerge w:val="restart"/>
            <w:vAlign w:val="center"/>
          </w:tcPr>
          <w:p w:rsidR="004C299E" w:rsidRPr="00952288" w:rsidDel="003A55D3" w:rsidRDefault="004C299E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對專題實驗所用到之工具，孰悉其操作，有效用以解決問題。</w:t>
            </w:r>
          </w:p>
        </w:tc>
      </w:tr>
      <w:tr w:rsidR="004C299E" w:rsidRPr="00952288" w:rsidTr="00570DDA">
        <w:tc>
          <w:tcPr>
            <w:tcW w:w="1668" w:type="dxa"/>
            <w:vMerge/>
          </w:tcPr>
          <w:p w:rsidR="004C299E" w:rsidRPr="00952288" w:rsidRDefault="004C299E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</w:tbl>
    <w:p w:rsidR="004C299E" w:rsidRPr="00952288" w:rsidRDefault="004C299E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4C299E" w:rsidRPr="00952288" w:rsidRDefault="004C299E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4C299E" w:rsidRPr="00952288" w:rsidTr="00443558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4C299E" w:rsidRPr="00952288" w:rsidRDefault="004C299E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4C299E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27%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4C299E" w:rsidRPr="00952288" w:rsidRDefault="004C299E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4C299E" w:rsidRPr="00952288" w:rsidRDefault="004C299E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4C299E" w:rsidRPr="00952288" w:rsidRDefault="004C299E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4C299E" w:rsidRPr="00952288" w:rsidTr="009671CB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4C299E" w:rsidRPr="00952288" w:rsidTr="005E4059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27%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協助組員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4C299E" w:rsidRPr="00952288" w:rsidTr="009E7FD3">
        <w:tc>
          <w:tcPr>
            <w:tcW w:w="1668" w:type="dxa"/>
            <w:vMerge/>
          </w:tcPr>
          <w:p w:rsidR="004C299E" w:rsidRPr="00952288" w:rsidRDefault="004C299E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59%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41%</w:t>
            </w:r>
          </w:p>
        </w:tc>
      </w:tr>
      <w:tr w:rsidR="004C299E" w:rsidRPr="00952288" w:rsidTr="00C51777">
        <w:tc>
          <w:tcPr>
            <w:tcW w:w="1668" w:type="dxa"/>
            <w:vMerge w:val="restart"/>
            <w:vAlign w:val="center"/>
          </w:tcPr>
          <w:p w:rsidR="004C299E" w:rsidRPr="00952288" w:rsidRDefault="004C299E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4C299E" w:rsidRPr="00952288" w:rsidRDefault="004C299E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4C299E" w:rsidRPr="00952288" w:rsidRDefault="004C299E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4C299E" w:rsidRPr="00952288" w:rsidRDefault="004C299E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4C299E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4C299E" w:rsidRPr="00952288" w:rsidRDefault="004C299E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</w:tr>
    </w:tbl>
    <w:p w:rsidR="004C299E" w:rsidRPr="00952288" w:rsidRDefault="004C299E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4C299E" w:rsidRPr="00952288" w:rsidTr="00443558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4C299E" w:rsidRPr="00952288" w:rsidTr="00484F3C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4C299E" w:rsidRPr="00952288" w:rsidRDefault="004C299E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4C299E" w:rsidRPr="00952288" w:rsidTr="00D73334">
        <w:trPr>
          <w:trHeight w:val="549"/>
        </w:trPr>
        <w:tc>
          <w:tcPr>
            <w:tcW w:w="1668" w:type="dxa"/>
            <w:vMerge/>
          </w:tcPr>
          <w:p w:rsidR="004C299E" w:rsidRPr="00952288" w:rsidRDefault="004C299E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4C299E" w:rsidRPr="00952288" w:rsidTr="00BE41CE">
        <w:tc>
          <w:tcPr>
            <w:tcW w:w="1668" w:type="dxa"/>
            <w:vMerge w:val="restart"/>
            <w:vAlign w:val="center"/>
          </w:tcPr>
          <w:p w:rsidR="004C299E" w:rsidRPr="00952288" w:rsidRDefault="004C299E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為了完成專題，我孰悉如何找尋參考資料，主動學習新的知識或技術。</w:t>
            </w:r>
          </w:p>
        </w:tc>
      </w:tr>
      <w:tr w:rsidR="004C299E" w:rsidRPr="00952288" w:rsidTr="008A1AD8">
        <w:trPr>
          <w:trHeight w:val="600"/>
        </w:trPr>
        <w:tc>
          <w:tcPr>
            <w:tcW w:w="1668" w:type="dxa"/>
            <w:vMerge/>
          </w:tcPr>
          <w:p w:rsidR="004C299E" w:rsidRPr="00952288" w:rsidRDefault="004C299E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</w:tbl>
    <w:p w:rsidR="004C299E" w:rsidRPr="00952288" w:rsidRDefault="004C299E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4C299E" w:rsidRPr="00952288" w:rsidTr="00443558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4C299E" w:rsidRPr="00952288" w:rsidRDefault="004C299E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4C299E" w:rsidRPr="00952288" w:rsidRDefault="004C299E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4C299E" w:rsidRPr="00952288" w:rsidTr="0026289D">
        <w:tc>
          <w:tcPr>
            <w:tcW w:w="1668" w:type="dxa"/>
            <w:vMerge/>
          </w:tcPr>
          <w:p w:rsidR="004C299E" w:rsidRPr="00952288" w:rsidRDefault="004C299E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61%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37%</w:t>
            </w:r>
          </w:p>
        </w:tc>
      </w:tr>
    </w:tbl>
    <w:p w:rsidR="004C299E" w:rsidRDefault="004C299E">
      <w:pPr>
        <w:rPr>
          <w:rFonts w:ascii="標楷體" w:eastAsia="標楷體" w:hAnsi="標楷體"/>
        </w:rPr>
      </w:pPr>
    </w:p>
    <w:p w:rsidR="004C299E" w:rsidRPr="00952288" w:rsidRDefault="004C299E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4C299E" w:rsidRPr="00952288" w:rsidTr="00443558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多益</w:t>
            </w:r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4C299E" w:rsidRPr="00952288" w:rsidRDefault="004C299E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4C299E" w:rsidRPr="00952288" w:rsidRDefault="004C299E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4C299E" w:rsidRPr="00952288" w:rsidRDefault="004C299E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4C299E" w:rsidRPr="00952288" w:rsidTr="003226E6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撰寫英文摘要與簡報檔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4C299E" w:rsidRPr="00952288" w:rsidTr="004006B0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4C299E" w:rsidRPr="00952288" w:rsidRDefault="004C299E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4C299E" w:rsidRPr="00952288" w:rsidTr="00B96C2E">
        <w:trPr>
          <w:trHeight w:val="502"/>
        </w:trPr>
        <w:tc>
          <w:tcPr>
            <w:tcW w:w="1668" w:type="dxa"/>
            <w:vMerge/>
          </w:tcPr>
          <w:p w:rsidR="004C299E" w:rsidRPr="00952288" w:rsidRDefault="004C299E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:rsidR="004C299E" w:rsidRPr="00952288" w:rsidRDefault="004C299E">
      <w:pPr>
        <w:rPr>
          <w:rFonts w:ascii="標楷體" w:eastAsia="標楷體" w:hAnsi="標楷體"/>
        </w:rPr>
      </w:pPr>
    </w:p>
    <w:p w:rsidR="004C299E" w:rsidRPr="00952288" w:rsidRDefault="004C299E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299E" w:rsidRPr="00952288" w:rsidTr="00952288">
        <w:tc>
          <w:tcPr>
            <w:tcW w:w="1668" w:type="dxa"/>
            <w:vMerge w:val="restart"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4C299E" w:rsidRPr="00952288" w:rsidRDefault="004C299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4C299E" w:rsidRPr="00952288" w:rsidTr="00443558">
        <w:tc>
          <w:tcPr>
            <w:tcW w:w="1668" w:type="dxa"/>
            <w:vMerge/>
            <w:vAlign w:val="center"/>
          </w:tcPr>
          <w:p w:rsidR="004C299E" w:rsidRPr="00952288" w:rsidRDefault="004C299E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4C299E" w:rsidRPr="00952288" w:rsidRDefault="004C299E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4C299E" w:rsidRPr="00952288" w:rsidTr="00443558">
        <w:tc>
          <w:tcPr>
            <w:tcW w:w="1668" w:type="dxa"/>
            <w:vMerge w:val="restart"/>
            <w:vAlign w:val="center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C299E" w:rsidRPr="00952288" w:rsidRDefault="004C299E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4C299E" w:rsidRPr="00952288" w:rsidTr="0084422F">
        <w:trPr>
          <w:trHeight w:val="407"/>
        </w:trPr>
        <w:tc>
          <w:tcPr>
            <w:tcW w:w="1668" w:type="dxa"/>
            <w:vMerge/>
            <w:vAlign w:val="center"/>
          </w:tcPr>
          <w:p w:rsidR="004C299E" w:rsidRPr="00952288" w:rsidRDefault="004C299E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4" w:type="dxa"/>
            <w:vAlign w:val="center"/>
          </w:tcPr>
          <w:p w:rsidR="004C299E" w:rsidRDefault="004C299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</w:tbl>
    <w:p w:rsidR="004C299E" w:rsidRPr="00952288" w:rsidRDefault="004C299E" w:rsidP="004263CE">
      <w:pPr>
        <w:tabs>
          <w:tab w:val="left" w:pos="690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p w:rsidR="004C299E" w:rsidRPr="00952288" w:rsidRDefault="004C299E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>
        <w:rPr>
          <w:rFonts w:ascii="標楷體" w:eastAsia="標楷體" w:hAnsi="標楷體" w:hint="eastAsia"/>
        </w:rPr>
        <w:t>希望能針對不同公司的製程設計額外開門課程，以培育更多人才。</w:t>
      </w:r>
    </w:p>
    <w:p w:rsidR="004C299E" w:rsidRPr="00DF4CD9" w:rsidRDefault="004C299E">
      <w:pPr>
        <w:rPr>
          <w:rFonts w:ascii="標楷體" w:eastAsia="標楷體" w:hAnsi="標楷體"/>
        </w:rPr>
      </w:pPr>
    </w:p>
    <w:sectPr w:rsidR="004C299E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9E" w:rsidRDefault="004C299E" w:rsidP="00FB61AF">
      <w:r>
        <w:separator/>
      </w:r>
    </w:p>
  </w:endnote>
  <w:endnote w:type="continuationSeparator" w:id="1">
    <w:p w:rsidR="004C299E" w:rsidRDefault="004C299E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9E" w:rsidRDefault="004C299E" w:rsidP="00FB61AF">
      <w:r>
        <w:separator/>
      </w:r>
    </w:p>
  </w:footnote>
  <w:footnote w:type="continuationSeparator" w:id="1">
    <w:p w:rsidR="004C299E" w:rsidRDefault="004C299E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E0ABC"/>
    <w:rsid w:val="000E0CDE"/>
    <w:rsid w:val="000F2785"/>
    <w:rsid w:val="000F4D05"/>
    <w:rsid w:val="00117DBA"/>
    <w:rsid w:val="001364B4"/>
    <w:rsid w:val="00161A81"/>
    <w:rsid w:val="00166FFF"/>
    <w:rsid w:val="001C1996"/>
    <w:rsid w:val="001C3D78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3BD8"/>
    <w:rsid w:val="002E75F5"/>
    <w:rsid w:val="002F217B"/>
    <w:rsid w:val="00307419"/>
    <w:rsid w:val="003226E6"/>
    <w:rsid w:val="00335B69"/>
    <w:rsid w:val="003402DB"/>
    <w:rsid w:val="00345FC8"/>
    <w:rsid w:val="00365E0C"/>
    <w:rsid w:val="003836E9"/>
    <w:rsid w:val="003846BF"/>
    <w:rsid w:val="00391407"/>
    <w:rsid w:val="003A1333"/>
    <w:rsid w:val="003A22DE"/>
    <w:rsid w:val="003A55D3"/>
    <w:rsid w:val="004006B0"/>
    <w:rsid w:val="004263CE"/>
    <w:rsid w:val="0043024E"/>
    <w:rsid w:val="00443558"/>
    <w:rsid w:val="00447CE0"/>
    <w:rsid w:val="00470489"/>
    <w:rsid w:val="00480147"/>
    <w:rsid w:val="00480FE3"/>
    <w:rsid w:val="00484F3C"/>
    <w:rsid w:val="00487B6A"/>
    <w:rsid w:val="004C299E"/>
    <w:rsid w:val="004D292C"/>
    <w:rsid w:val="004E4FBB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C3518"/>
    <w:rsid w:val="005E4059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6E7906"/>
    <w:rsid w:val="00712A2F"/>
    <w:rsid w:val="007142EF"/>
    <w:rsid w:val="0071508D"/>
    <w:rsid w:val="0071575C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802C65"/>
    <w:rsid w:val="008069FF"/>
    <w:rsid w:val="0084422F"/>
    <w:rsid w:val="008450FA"/>
    <w:rsid w:val="008463F2"/>
    <w:rsid w:val="00853AF1"/>
    <w:rsid w:val="00855092"/>
    <w:rsid w:val="00862B5D"/>
    <w:rsid w:val="00863615"/>
    <w:rsid w:val="00872C78"/>
    <w:rsid w:val="00882DAE"/>
    <w:rsid w:val="008978F6"/>
    <w:rsid w:val="008A1AD8"/>
    <w:rsid w:val="008A771F"/>
    <w:rsid w:val="008B4EA9"/>
    <w:rsid w:val="008C57F0"/>
    <w:rsid w:val="008E7AAF"/>
    <w:rsid w:val="00920319"/>
    <w:rsid w:val="0092781A"/>
    <w:rsid w:val="00952288"/>
    <w:rsid w:val="009671CB"/>
    <w:rsid w:val="00980ACF"/>
    <w:rsid w:val="009A1FAB"/>
    <w:rsid w:val="009A59A2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2742"/>
    <w:rsid w:val="00AB63A9"/>
    <w:rsid w:val="00AC25C1"/>
    <w:rsid w:val="00AD0DEC"/>
    <w:rsid w:val="00AD5CC5"/>
    <w:rsid w:val="00B13040"/>
    <w:rsid w:val="00B22825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6F47"/>
    <w:rsid w:val="00DB2DA5"/>
    <w:rsid w:val="00DD2829"/>
    <w:rsid w:val="00DF4CD9"/>
    <w:rsid w:val="00DF54BC"/>
    <w:rsid w:val="00E11F16"/>
    <w:rsid w:val="00E14B4D"/>
    <w:rsid w:val="00E15C92"/>
    <w:rsid w:val="00E32680"/>
    <w:rsid w:val="00E60E56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65BD"/>
    <w:rsid w:val="00F5721E"/>
    <w:rsid w:val="00F6308D"/>
    <w:rsid w:val="00F668EE"/>
    <w:rsid w:val="00F70ABE"/>
    <w:rsid w:val="00FB121C"/>
    <w:rsid w:val="00FB61AF"/>
    <w:rsid w:val="00FD1CDF"/>
    <w:rsid w:val="00FE0FE6"/>
    <w:rsid w:val="00FE3C69"/>
    <w:rsid w:val="00FE3FA3"/>
    <w:rsid w:val="00FF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BC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1AF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1AF"/>
    <w:rPr>
      <w:rFonts w:cs="Times New Roman"/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468</Words>
  <Characters>2669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昭純</cp:lastModifiedBy>
  <cp:revision>3</cp:revision>
  <cp:lastPrinted>2016-08-29T08:48:00Z</cp:lastPrinted>
  <dcterms:created xsi:type="dcterms:W3CDTF">2018-09-29T10:20:00Z</dcterms:created>
  <dcterms:modified xsi:type="dcterms:W3CDTF">2018-10-09T05:40:00Z</dcterms:modified>
</cp:coreProperties>
</file>