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740" w:rsidRPr="007921BC" w:rsidRDefault="00F60740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F60740" w:rsidRPr="00A4745C" w:rsidRDefault="00F60740" w:rsidP="00BD615F">
      <w:pPr>
        <w:rPr>
          <w:rFonts w:ascii="Times New Roman" w:eastAsia="標楷體" w:hAnsi="Times New Roman"/>
        </w:rPr>
      </w:pPr>
    </w:p>
    <w:p w:rsidR="00F60740" w:rsidRPr="00A4745C" w:rsidRDefault="00F60740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：計算機程式實習</w:t>
      </w:r>
      <w:r>
        <w:rPr>
          <w:rFonts w:ascii="Times New Roman" w:eastAsia="標楷體" w:hAnsi="Times New Roman"/>
        </w:rPr>
        <w:t xml:space="preserve">  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</w:t>
      </w:r>
      <w:r>
        <w:rPr>
          <w:rFonts w:ascii="Times New Roman" w:eastAsia="標楷體" w:hAnsi="Times New Roman" w:hint="eastAsia"/>
        </w:rPr>
        <w:t>開課班級：電通一</w:t>
      </w:r>
    </w:p>
    <w:p w:rsidR="00F60740" w:rsidRPr="0014318B" w:rsidRDefault="00F60740" w:rsidP="00BD615F">
      <w:pPr>
        <w:rPr>
          <w:rFonts w:ascii="Times New Roman" w:hAnsi="Times New Roman"/>
        </w:rPr>
      </w:pPr>
    </w:p>
    <w:p w:rsidR="00F60740" w:rsidRDefault="00F60740" w:rsidP="00BD61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:rsidR="00F60740" w:rsidRPr="00BD615F" w:rsidRDefault="00F60740"/>
    <w:p w:rsidR="00F60740" w:rsidRPr="00515D45" w:rsidRDefault="00F60740" w:rsidP="00515D45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F60740" w:rsidRPr="00515D45" w:rsidRDefault="00F60740">
      <w:pPr>
        <w:rPr>
          <w:rFonts w:ascii="標楷體" w:eastAsia="標楷體" w:hAnsi="標楷體"/>
          <w:color w:val="0000FF"/>
          <w:sz w:val="20"/>
          <w:szCs w:val="20"/>
        </w:rPr>
      </w:pP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FF407D">
        <w:rPr>
          <w:rFonts w:ascii="標楷體" w:eastAsia="標楷體" w:hAnsi="標楷體"/>
          <w:color w:val="0000FF"/>
          <w:sz w:val="20"/>
          <w:szCs w:val="20"/>
        </w:rPr>
        <w:t>/</w:t>
      </w:r>
      <w:r w:rsidRPr="00FF407D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>
        <w:rPr>
          <w:rFonts w:ascii="標楷體" w:eastAsia="標楷體" w:hAnsi="標楷體" w:hint="eastAsia"/>
          <w:color w:val="0000FF"/>
          <w:sz w:val="20"/>
          <w:szCs w:val="20"/>
        </w:rPr>
        <w:t>：</w:t>
      </w:r>
      <w:r>
        <w:rPr>
          <w:rFonts w:ascii="標楷體" w:eastAsia="標楷體" w:hAnsi="標楷體"/>
          <w:color w:val="0000FF"/>
          <w:sz w:val="20"/>
          <w:szCs w:val="20"/>
        </w:rPr>
        <w:t>56/67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F60740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F60740" w:rsidRPr="00FC7CAA" w:rsidRDefault="00F60740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F60740" w:rsidRPr="00FC7CAA" w:rsidRDefault="00F60740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F60740" w:rsidRPr="00FC7CAA" w:rsidRDefault="00F60740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F60740" w:rsidRPr="00504A51" w:rsidTr="00C34EC8">
        <w:trPr>
          <w:trHeight w:val="476"/>
        </w:trPr>
        <w:tc>
          <w:tcPr>
            <w:tcW w:w="1668" w:type="dxa"/>
            <w:vMerge/>
            <w:shd w:val="clear" w:color="auto" w:fill="E6E6E6"/>
            <w:vAlign w:val="center"/>
          </w:tcPr>
          <w:p w:rsidR="00F60740" w:rsidRPr="00FC7CAA" w:rsidRDefault="00F60740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60740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504A51" w:rsidTr="00643487">
        <w:trPr>
          <w:trHeight w:val="457"/>
        </w:trPr>
        <w:tc>
          <w:tcPr>
            <w:tcW w:w="1668" w:type="dxa"/>
            <w:vMerge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4%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91%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5%</w:t>
            </w:r>
          </w:p>
        </w:tc>
      </w:tr>
      <w:tr w:rsidR="00F60740" w:rsidRPr="00504A51" w:rsidTr="00504A51">
        <w:tc>
          <w:tcPr>
            <w:tcW w:w="1668" w:type="dxa"/>
            <w:vMerge w:val="restart"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F60740" w:rsidRPr="00504A51" w:rsidTr="00643487">
        <w:trPr>
          <w:trHeight w:val="518"/>
        </w:trPr>
        <w:tc>
          <w:tcPr>
            <w:tcW w:w="1668" w:type="dxa"/>
            <w:vMerge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93%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5%</w:t>
            </w:r>
          </w:p>
        </w:tc>
      </w:tr>
      <w:tr w:rsidR="00F60740" w:rsidRPr="00504A51" w:rsidTr="00504A51">
        <w:tc>
          <w:tcPr>
            <w:tcW w:w="1668" w:type="dxa"/>
            <w:vMerge w:val="restart"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F60740" w:rsidRPr="00504A51" w:rsidTr="00643487">
        <w:trPr>
          <w:trHeight w:val="450"/>
        </w:trPr>
        <w:tc>
          <w:tcPr>
            <w:tcW w:w="1668" w:type="dxa"/>
            <w:vMerge/>
          </w:tcPr>
          <w:p w:rsidR="00F60740" w:rsidRPr="00FC7CAA" w:rsidRDefault="00F60740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91%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7%</w:t>
            </w:r>
          </w:p>
        </w:tc>
      </w:tr>
      <w:tr w:rsidR="00F60740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F60740" w:rsidRPr="00FC7CAA" w:rsidRDefault="00F60740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F60740" w:rsidRPr="00504A51" w:rsidTr="00C34EC8">
        <w:trPr>
          <w:trHeight w:val="445"/>
        </w:trPr>
        <w:tc>
          <w:tcPr>
            <w:tcW w:w="1668" w:type="dxa"/>
            <w:vMerge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60740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F60740" w:rsidRPr="00FC7CAA" w:rsidRDefault="00F60740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A00B96" w:rsidRDefault="00F60740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A00B96" w:rsidRDefault="00F60740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504A51" w:rsidTr="00643487">
        <w:trPr>
          <w:trHeight w:val="399"/>
        </w:trPr>
        <w:tc>
          <w:tcPr>
            <w:tcW w:w="1668" w:type="dxa"/>
            <w:vMerge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4%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89%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7%</w:t>
            </w:r>
          </w:p>
        </w:tc>
      </w:tr>
      <w:tr w:rsidR="00F60740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F60740" w:rsidRPr="00FC7CAA" w:rsidRDefault="00F60740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A00B96" w:rsidRDefault="00F60740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515D45" w:rsidRDefault="00F60740" w:rsidP="00515D45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</w:p>
        </w:tc>
      </w:tr>
      <w:tr w:rsidR="00F60740" w:rsidRPr="00FC7CAA" w:rsidTr="00643487">
        <w:trPr>
          <w:trHeight w:val="399"/>
        </w:trPr>
        <w:tc>
          <w:tcPr>
            <w:tcW w:w="1668" w:type="dxa"/>
            <w:vMerge/>
            <w:vAlign w:val="center"/>
          </w:tcPr>
          <w:p w:rsidR="00F60740" w:rsidRPr="00FC7CAA" w:rsidRDefault="00F60740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7%</w:t>
            </w:r>
          </w:p>
        </w:tc>
        <w:tc>
          <w:tcPr>
            <w:tcW w:w="2864" w:type="dxa"/>
            <w:vAlign w:val="center"/>
          </w:tcPr>
          <w:p w:rsidR="00F60740" w:rsidRPr="00A00B96" w:rsidRDefault="00F60740" w:rsidP="00643487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86</w:t>
            </w:r>
            <w:r>
              <w:rPr>
                <w:rFonts w:ascii="Times New Roman" w:eastAsia="標楷體" w:hAnsi="Times New Roman"/>
              </w:rPr>
              <w:t>%</w:t>
            </w:r>
          </w:p>
        </w:tc>
        <w:tc>
          <w:tcPr>
            <w:tcW w:w="2864" w:type="dxa"/>
            <w:vAlign w:val="center"/>
          </w:tcPr>
          <w:p w:rsidR="00F60740" w:rsidRPr="00A00B96" w:rsidRDefault="00F60740" w:rsidP="00643487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>7</w:t>
            </w:r>
            <w:r>
              <w:rPr>
                <w:rFonts w:ascii="Times New Roman" w:eastAsia="標楷體" w:hAnsi="Times New Roman"/>
              </w:rPr>
              <w:t>%</w:t>
            </w:r>
          </w:p>
        </w:tc>
      </w:tr>
    </w:tbl>
    <w:p w:rsidR="00F60740" w:rsidRDefault="00F60740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F60740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F60740" w:rsidRPr="00FC7CAA" w:rsidRDefault="00F60740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F60740" w:rsidRPr="00FC7CAA" w:rsidRDefault="00F60740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F60740" w:rsidRPr="008877F7" w:rsidRDefault="00F60740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F60740" w:rsidRPr="00860FBB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F60740" w:rsidRPr="00FC7CAA" w:rsidRDefault="00F60740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F60740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860FBB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5%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77%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18%</w:t>
            </w:r>
          </w:p>
        </w:tc>
      </w:tr>
      <w:tr w:rsidR="00F60740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FC7CAA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F60740" w:rsidRPr="00FC7CAA" w:rsidRDefault="00F60740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9%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86%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5%</w:t>
            </w:r>
          </w:p>
        </w:tc>
      </w:tr>
    </w:tbl>
    <w:p w:rsidR="00F60740" w:rsidRDefault="00F607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F60740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F60740" w:rsidRPr="00FC7CAA" w:rsidRDefault="00F60740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F60740" w:rsidRPr="00FC7CAA" w:rsidRDefault="00F60740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F60740" w:rsidRPr="008877F7" w:rsidRDefault="00F60740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F60740" w:rsidRPr="00FC7CAA" w:rsidTr="0099588D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F60740" w:rsidRPr="00FC7CAA" w:rsidRDefault="00F60740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F60740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F60740" w:rsidRPr="00FC7CAA" w:rsidRDefault="00F60740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FC7CAA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F60740" w:rsidRPr="00FC7CAA" w:rsidRDefault="00F60740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14%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80%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5%</w:t>
            </w:r>
          </w:p>
        </w:tc>
      </w:tr>
    </w:tbl>
    <w:p w:rsidR="00F60740" w:rsidRDefault="00F607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F60740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F60740" w:rsidRPr="008877F7" w:rsidRDefault="00F60740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F60740" w:rsidRPr="00FC7CAA" w:rsidRDefault="00F60740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F60740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F60740" w:rsidRPr="00860FBB" w:rsidTr="00643487">
        <w:trPr>
          <w:trHeight w:val="706"/>
        </w:trPr>
        <w:tc>
          <w:tcPr>
            <w:tcW w:w="1668" w:type="dxa"/>
            <w:vMerge/>
            <w:vAlign w:val="center"/>
          </w:tcPr>
          <w:p w:rsidR="00F60740" w:rsidRPr="00FC7CAA" w:rsidRDefault="00F60740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5%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95%</w:t>
            </w:r>
          </w:p>
        </w:tc>
        <w:tc>
          <w:tcPr>
            <w:tcW w:w="2864" w:type="dxa"/>
            <w:vAlign w:val="center"/>
          </w:tcPr>
          <w:p w:rsidR="00F60740" w:rsidRPr="00FC7CAA" w:rsidRDefault="00F60740" w:rsidP="0064348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0%</w:t>
            </w:r>
            <w:bookmarkStart w:id="0" w:name="_GoBack"/>
            <w:bookmarkEnd w:id="0"/>
          </w:p>
        </w:tc>
      </w:tr>
    </w:tbl>
    <w:p w:rsidR="00F60740" w:rsidRPr="00A52B9B" w:rsidRDefault="00F60740"/>
    <w:p w:rsidR="00F60740" w:rsidRPr="008D27C3" w:rsidRDefault="00F60740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F6074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740" w:rsidRDefault="00F60740" w:rsidP="00FB61AF">
      <w:r>
        <w:separator/>
      </w:r>
    </w:p>
  </w:endnote>
  <w:endnote w:type="continuationSeparator" w:id="1">
    <w:p w:rsidR="00F60740" w:rsidRDefault="00F60740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740" w:rsidRDefault="00F60740" w:rsidP="00FB61AF">
      <w:r>
        <w:separator/>
      </w:r>
    </w:p>
  </w:footnote>
  <w:footnote w:type="continuationSeparator" w:id="1">
    <w:p w:rsidR="00F60740" w:rsidRDefault="00F60740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4318B"/>
    <w:rsid w:val="00143722"/>
    <w:rsid w:val="001B2CBB"/>
    <w:rsid w:val="001B75D2"/>
    <w:rsid w:val="001D4F54"/>
    <w:rsid w:val="001F3025"/>
    <w:rsid w:val="00213300"/>
    <w:rsid w:val="00215C19"/>
    <w:rsid w:val="002538D6"/>
    <w:rsid w:val="0025444B"/>
    <w:rsid w:val="00286BBA"/>
    <w:rsid w:val="002C7AE7"/>
    <w:rsid w:val="002D0BC5"/>
    <w:rsid w:val="00311F92"/>
    <w:rsid w:val="00315799"/>
    <w:rsid w:val="00321705"/>
    <w:rsid w:val="003525C7"/>
    <w:rsid w:val="00413E9A"/>
    <w:rsid w:val="004306BD"/>
    <w:rsid w:val="004440D6"/>
    <w:rsid w:val="00491663"/>
    <w:rsid w:val="00492014"/>
    <w:rsid w:val="004C7B4F"/>
    <w:rsid w:val="004D3585"/>
    <w:rsid w:val="00504A51"/>
    <w:rsid w:val="00515D45"/>
    <w:rsid w:val="00560217"/>
    <w:rsid w:val="00560F2D"/>
    <w:rsid w:val="005723C7"/>
    <w:rsid w:val="005B1557"/>
    <w:rsid w:val="00643487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74B6"/>
    <w:rsid w:val="006F71E3"/>
    <w:rsid w:val="00700017"/>
    <w:rsid w:val="007231B6"/>
    <w:rsid w:val="00731C4D"/>
    <w:rsid w:val="007921BC"/>
    <w:rsid w:val="007B4190"/>
    <w:rsid w:val="007C5BAF"/>
    <w:rsid w:val="007D6684"/>
    <w:rsid w:val="008075FD"/>
    <w:rsid w:val="00827BF4"/>
    <w:rsid w:val="008450FA"/>
    <w:rsid w:val="008513EC"/>
    <w:rsid w:val="00860FBB"/>
    <w:rsid w:val="008877F7"/>
    <w:rsid w:val="008B10A8"/>
    <w:rsid w:val="008B1A1C"/>
    <w:rsid w:val="008C11FA"/>
    <w:rsid w:val="008C46D2"/>
    <w:rsid w:val="008D27C3"/>
    <w:rsid w:val="008F0E22"/>
    <w:rsid w:val="00931511"/>
    <w:rsid w:val="00945EF8"/>
    <w:rsid w:val="0095079D"/>
    <w:rsid w:val="009564FE"/>
    <w:rsid w:val="00993322"/>
    <w:rsid w:val="0099588D"/>
    <w:rsid w:val="009A1863"/>
    <w:rsid w:val="009D43EA"/>
    <w:rsid w:val="009D59D4"/>
    <w:rsid w:val="009D6D74"/>
    <w:rsid w:val="00A00B96"/>
    <w:rsid w:val="00A24B3C"/>
    <w:rsid w:val="00A33301"/>
    <w:rsid w:val="00A4745C"/>
    <w:rsid w:val="00A52B9B"/>
    <w:rsid w:val="00A61902"/>
    <w:rsid w:val="00A93C1E"/>
    <w:rsid w:val="00AB5828"/>
    <w:rsid w:val="00AB7AF1"/>
    <w:rsid w:val="00AF046C"/>
    <w:rsid w:val="00AF064C"/>
    <w:rsid w:val="00AF1DA1"/>
    <w:rsid w:val="00B060FC"/>
    <w:rsid w:val="00B21EB9"/>
    <w:rsid w:val="00B80DCC"/>
    <w:rsid w:val="00BC20AC"/>
    <w:rsid w:val="00BC3A17"/>
    <w:rsid w:val="00BC4C05"/>
    <w:rsid w:val="00BD116A"/>
    <w:rsid w:val="00BD615F"/>
    <w:rsid w:val="00C26F54"/>
    <w:rsid w:val="00C34EC8"/>
    <w:rsid w:val="00C62F4C"/>
    <w:rsid w:val="00C65939"/>
    <w:rsid w:val="00CD35E5"/>
    <w:rsid w:val="00CE1279"/>
    <w:rsid w:val="00D00B11"/>
    <w:rsid w:val="00D1437A"/>
    <w:rsid w:val="00D1438B"/>
    <w:rsid w:val="00D24BE8"/>
    <w:rsid w:val="00D45183"/>
    <w:rsid w:val="00DA7391"/>
    <w:rsid w:val="00E062EB"/>
    <w:rsid w:val="00E147ED"/>
    <w:rsid w:val="00E27150"/>
    <w:rsid w:val="00E45727"/>
    <w:rsid w:val="00E470FD"/>
    <w:rsid w:val="00E513AB"/>
    <w:rsid w:val="00E55E96"/>
    <w:rsid w:val="00E569C0"/>
    <w:rsid w:val="00EE05AB"/>
    <w:rsid w:val="00EF049D"/>
    <w:rsid w:val="00EF78DF"/>
    <w:rsid w:val="00F0341A"/>
    <w:rsid w:val="00F31BA0"/>
    <w:rsid w:val="00F47D11"/>
    <w:rsid w:val="00F60740"/>
    <w:rsid w:val="00F82EA5"/>
    <w:rsid w:val="00F86209"/>
    <w:rsid w:val="00FB61AF"/>
    <w:rsid w:val="00FC7CAA"/>
    <w:rsid w:val="00FE03A6"/>
    <w:rsid w:val="00FF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268</Words>
  <Characters>1532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5</cp:revision>
  <cp:lastPrinted>2014-06-11T23:07:00Z</cp:lastPrinted>
  <dcterms:created xsi:type="dcterms:W3CDTF">2017-06-13T05:31:00Z</dcterms:created>
  <dcterms:modified xsi:type="dcterms:W3CDTF">2018-07-10T01:36:00Z</dcterms:modified>
</cp:coreProperties>
</file>