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56C" w:rsidRPr="00560217" w:rsidRDefault="00E5356C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E5356C" w:rsidRDefault="00E5356C" w:rsidP="005F6DB4">
      <w:pPr>
        <w:rPr>
          <w:rFonts w:ascii="標楷體" w:eastAsia="標楷體" w:hAnsi="標楷體"/>
        </w:rPr>
      </w:pPr>
    </w:p>
    <w:p w:rsidR="00E5356C" w:rsidRDefault="00E5356C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E5356C" w:rsidRPr="002A402E" w:rsidRDefault="00E5356C" w:rsidP="00787BDD">
      <w:pPr>
        <w:jc w:val="both"/>
        <w:rPr>
          <w:rFonts w:ascii="標楷體" w:eastAsia="標楷體" w:hAnsi="標楷體"/>
        </w:rPr>
      </w:pPr>
    </w:p>
    <w:p w:rsidR="00E5356C" w:rsidRPr="00100E37" w:rsidRDefault="00E5356C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鄞永昌</w:t>
      </w:r>
    </w:p>
    <w:p w:rsidR="00E5356C" w:rsidRPr="00A33857" w:rsidRDefault="00E5356C" w:rsidP="005F6DB4"/>
    <w:p w:rsidR="00E5356C" w:rsidRPr="00993322" w:rsidRDefault="00E5356C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E5356C" w:rsidRPr="00915204" w:rsidRDefault="00E5356C" w:rsidP="005F6DB4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41/82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42"/>
        <w:gridCol w:w="2360"/>
        <w:gridCol w:w="2360"/>
        <w:gridCol w:w="2360"/>
      </w:tblGrid>
      <w:tr w:rsidR="00E5356C" w:rsidRPr="00B50014" w:rsidTr="00A0600A">
        <w:trPr>
          <w:trHeight w:val="580"/>
        </w:trPr>
        <w:tc>
          <w:tcPr>
            <w:tcW w:w="1442" w:type="dxa"/>
            <w:vMerge w:val="restart"/>
            <w:vAlign w:val="center"/>
          </w:tcPr>
          <w:p w:rsidR="00E5356C" w:rsidRPr="006269AA" w:rsidRDefault="00E5356C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E5356C" w:rsidRPr="006269AA" w:rsidRDefault="00E5356C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E5356C" w:rsidRPr="006269AA" w:rsidRDefault="00E5356C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5356C" w:rsidRPr="00B50014" w:rsidTr="00A0600A">
        <w:trPr>
          <w:trHeight w:val="642"/>
        </w:trPr>
        <w:tc>
          <w:tcPr>
            <w:tcW w:w="1442" w:type="dxa"/>
            <w:vMerge/>
            <w:vAlign w:val="center"/>
          </w:tcPr>
          <w:p w:rsidR="00E5356C" w:rsidRPr="006269AA" w:rsidRDefault="00E5356C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E5356C" w:rsidRPr="006269AA" w:rsidRDefault="00E5356C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E5356C" w:rsidRPr="006269AA" w:rsidRDefault="00E5356C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E5356C" w:rsidRPr="006269AA" w:rsidRDefault="00E5356C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E5356C" w:rsidRPr="005F6DB4" w:rsidTr="00A0600A">
        <w:trPr>
          <w:trHeight w:val="716"/>
        </w:trPr>
        <w:tc>
          <w:tcPr>
            <w:tcW w:w="1442" w:type="dxa"/>
            <w:vMerge w:val="restart"/>
            <w:vAlign w:val="center"/>
          </w:tcPr>
          <w:p w:rsidR="00E5356C" w:rsidRPr="006269AA" w:rsidRDefault="00E5356C" w:rsidP="005F6DB4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 xml:space="preserve">1. </w:t>
            </w:r>
            <w:r w:rsidRPr="00935741">
              <w:rPr>
                <w:rFonts w:ascii="Times New Roman" w:eastAsia="標楷體" w:hAnsi="標楷體" w:hint="eastAsia"/>
              </w:rPr>
              <w:t>運用數學、電機工程知識的能力</w:t>
            </w:r>
          </w:p>
        </w:tc>
        <w:tc>
          <w:tcPr>
            <w:tcW w:w="2360" w:type="dxa"/>
          </w:tcPr>
          <w:p w:rsidR="00E5356C" w:rsidRPr="006269AA" w:rsidRDefault="00E5356C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運用微積分與物理觀念建立基本電學基礎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0" w:type="dxa"/>
          </w:tcPr>
          <w:p w:rsidR="00E5356C" w:rsidRPr="006269AA" w:rsidRDefault="00E5356C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運用微積分與物理觀念建立基本電學基礎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0" w:type="dxa"/>
          </w:tcPr>
          <w:p w:rsidR="00E5356C" w:rsidRPr="006269AA" w:rsidRDefault="00E5356C" w:rsidP="005F6DB4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運用微積分與物理觀念建立基本電學基礎並設計出嶄新電路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E5356C" w:rsidRPr="00B50014" w:rsidTr="00A0600A">
        <w:trPr>
          <w:trHeight w:val="706"/>
        </w:trPr>
        <w:tc>
          <w:tcPr>
            <w:tcW w:w="1442" w:type="dxa"/>
            <w:vMerge/>
            <w:vAlign w:val="center"/>
          </w:tcPr>
          <w:p w:rsidR="00E5356C" w:rsidRPr="006269AA" w:rsidRDefault="00E5356C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E5356C" w:rsidRDefault="00E5356C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360" w:type="dxa"/>
            <w:vAlign w:val="center"/>
          </w:tcPr>
          <w:p w:rsidR="00E5356C" w:rsidRDefault="00E5356C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360" w:type="dxa"/>
            <w:vAlign w:val="center"/>
          </w:tcPr>
          <w:p w:rsidR="00E5356C" w:rsidRDefault="00E5356C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</w:tbl>
    <w:p w:rsidR="00E5356C" w:rsidRDefault="00E5356C"/>
    <w:p w:rsidR="00E5356C" w:rsidRDefault="00E5356C"/>
    <w:p w:rsidR="00E5356C" w:rsidRPr="00A9468D" w:rsidRDefault="00E5356C" w:rsidP="00915204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A9468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A9468D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Pr="00A9468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專業課程核心能力達成指標自我評量結果分析</w:t>
      </w:r>
    </w:p>
    <w:p w:rsidR="00E5356C" w:rsidRPr="00A9468D" w:rsidRDefault="00E5356C" w:rsidP="00915204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/>
      </w:tblPr>
      <w:tblGrid>
        <w:gridCol w:w="1921"/>
        <w:gridCol w:w="8290"/>
      </w:tblGrid>
      <w:tr w:rsidR="00E5356C" w:rsidRPr="00A9468D" w:rsidTr="00A9468D">
        <w:trPr>
          <w:trHeight w:val="105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56C" w:rsidRPr="00A9468D" w:rsidRDefault="00E5356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9468D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5356C" w:rsidRPr="00A9468D" w:rsidRDefault="00E5356C" w:rsidP="00861867">
            <w:pPr>
              <w:rPr>
                <w:rFonts w:ascii="標楷體" w:eastAsia="標楷體" w:hAnsi="標楷體"/>
              </w:rPr>
            </w:pPr>
            <w:r w:rsidRPr="00A9468D">
              <w:rPr>
                <w:rFonts w:ascii="標楷體" w:eastAsia="標楷體" w:hAnsi="標楷體"/>
              </w:rPr>
              <w:t>1.</w:t>
            </w:r>
            <w:r w:rsidRPr="00A9468D">
              <w:rPr>
                <w:rFonts w:ascii="標楷體" w:eastAsia="標楷體" w:hAnsi="標楷體" w:hint="eastAsia"/>
              </w:rPr>
              <w:t>學生不用功</w:t>
            </w:r>
            <w:r w:rsidRPr="00A9468D">
              <w:rPr>
                <w:rFonts w:ascii="標楷體" w:eastAsia="標楷體" w:hAnsi="標楷體"/>
              </w:rPr>
              <w:t>/</w:t>
            </w:r>
            <w:r w:rsidRPr="00A9468D">
              <w:rPr>
                <w:rFonts w:ascii="標楷體" w:eastAsia="標楷體" w:hAnsi="標楷體" w:hint="eastAsia"/>
              </w:rPr>
              <w:t>數學基礎不足</w:t>
            </w:r>
          </w:p>
          <w:p w:rsidR="00E5356C" w:rsidRPr="00A9468D" w:rsidRDefault="00E5356C" w:rsidP="00861867">
            <w:pPr>
              <w:jc w:val="both"/>
              <w:rPr>
                <w:rFonts w:ascii="標楷體" w:eastAsia="標楷體" w:hAnsi="標楷體"/>
              </w:rPr>
            </w:pPr>
            <w:r w:rsidRPr="00A9468D">
              <w:rPr>
                <w:rFonts w:ascii="標楷體" w:eastAsia="標楷體" w:hAnsi="標楷體" w:cs="新細明體"/>
              </w:rPr>
              <w:t>2.</w:t>
            </w:r>
            <w:r w:rsidRPr="00A9468D">
              <w:rPr>
                <w:rFonts w:ascii="標楷體" w:eastAsia="標楷體" w:hAnsi="標楷體" w:hint="eastAsia"/>
              </w:rPr>
              <w:t>欠缺先修課程</w:t>
            </w:r>
          </w:p>
          <w:p w:rsidR="00E5356C" w:rsidRPr="00A9468D" w:rsidRDefault="00E5356C" w:rsidP="00861867">
            <w:pPr>
              <w:jc w:val="both"/>
              <w:rPr>
                <w:rFonts w:ascii="標楷體" w:eastAsia="標楷體" w:hAnsi="標楷體"/>
              </w:rPr>
            </w:pPr>
            <w:r w:rsidRPr="00A9468D">
              <w:rPr>
                <w:rFonts w:ascii="標楷體" w:eastAsia="標楷體" w:hAnsi="標楷體"/>
              </w:rPr>
              <w:t>3.</w:t>
            </w:r>
            <w:r w:rsidRPr="00A9468D">
              <w:rPr>
                <w:rFonts w:ascii="標楷體" w:eastAsia="標楷體" w:hAnsi="標楷體" w:hint="eastAsia"/>
              </w:rPr>
              <w:t>習題演練太少</w:t>
            </w:r>
          </w:p>
          <w:p w:rsidR="00E5356C" w:rsidRPr="00A9468D" w:rsidRDefault="00E5356C" w:rsidP="00522667">
            <w:pPr>
              <w:jc w:val="both"/>
              <w:rPr>
                <w:rFonts w:ascii="標楷體" w:eastAsia="標楷體" w:hAnsi="標楷體" w:cs="新細明體"/>
              </w:rPr>
            </w:pPr>
            <w:bookmarkStart w:id="0" w:name="_GoBack"/>
            <w:bookmarkEnd w:id="0"/>
          </w:p>
        </w:tc>
      </w:tr>
      <w:tr w:rsidR="00E5356C" w:rsidRPr="00A9468D" w:rsidTr="00A9468D">
        <w:trPr>
          <w:trHeight w:val="126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356C" w:rsidRPr="00A9468D" w:rsidRDefault="00E5356C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9468D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5356C" w:rsidRPr="00A9468D" w:rsidRDefault="00E5356C" w:rsidP="00861867">
            <w:pPr>
              <w:rPr>
                <w:rFonts w:ascii="標楷體" w:eastAsia="標楷體" w:hAnsi="標楷體"/>
              </w:rPr>
            </w:pPr>
          </w:p>
          <w:p w:rsidR="00E5356C" w:rsidRPr="00A9468D" w:rsidRDefault="00E5356C" w:rsidP="00861867">
            <w:pPr>
              <w:jc w:val="both"/>
              <w:rPr>
                <w:rFonts w:ascii="標楷體" w:eastAsia="標楷體" w:hAnsi="標楷體"/>
              </w:rPr>
            </w:pPr>
            <w:r w:rsidRPr="00A9468D">
              <w:rPr>
                <w:rFonts w:ascii="標楷體" w:eastAsia="標楷體" w:hAnsi="標楷體" w:cs="新細明體"/>
              </w:rPr>
              <w:t>1.</w:t>
            </w:r>
            <w:r w:rsidRPr="00A9468D">
              <w:rPr>
                <w:rFonts w:ascii="標楷體" w:eastAsia="標楷體" w:hAnsi="標楷體" w:hint="eastAsia"/>
              </w:rPr>
              <w:t>規劃先修課程</w:t>
            </w:r>
          </w:p>
          <w:p w:rsidR="00E5356C" w:rsidRPr="00A9468D" w:rsidRDefault="00E5356C" w:rsidP="00861867">
            <w:pPr>
              <w:jc w:val="both"/>
              <w:rPr>
                <w:rFonts w:ascii="標楷體" w:eastAsia="標楷體" w:hAnsi="標楷體"/>
              </w:rPr>
            </w:pPr>
            <w:r w:rsidRPr="00A9468D">
              <w:rPr>
                <w:rFonts w:ascii="標楷體" w:eastAsia="標楷體" w:hAnsi="標楷體"/>
              </w:rPr>
              <w:t xml:space="preserve">2. </w:t>
            </w:r>
            <w:r w:rsidRPr="00A9468D">
              <w:rPr>
                <w:rFonts w:ascii="標楷體" w:eastAsia="標楷體" w:hAnsi="標楷體" w:hint="eastAsia"/>
              </w:rPr>
              <w:t>出足夠習題演練，請助教批改</w:t>
            </w:r>
          </w:p>
          <w:p w:rsidR="00E5356C" w:rsidRPr="00A9468D" w:rsidRDefault="00E5356C" w:rsidP="00522667">
            <w:pPr>
              <w:jc w:val="both"/>
              <w:rPr>
                <w:rFonts w:ascii="標楷體" w:eastAsia="標楷體" w:hAnsi="標楷體"/>
              </w:rPr>
            </w:pPr>
            <w:r w:rsidRPr="00A9468D">
              <w:rPr>
                <w:rFonts w:ascii="標楷體" w:eastAsia="標楷體" w:hAnsi="標楷體"/>
              </w:rPr>
              <w:t xml:space="preserve">3. </w:t>
            </w:r>
            <w:r w:rsidRPr="00A9468D">
              <w:rPr>
                <w:rFonts w:ascii="標楷體" w:eastAsia="標楷體" w:hAnsi="標楷體" w:hint="eastAsia"/>
              </w:rPr>
              <w:t>安排助教討論時間</w:t>
            </w:r>
          </w:p>
        </w:tc>
      </w:tr>
    </w:tbl>
    <w:p w:rsidR="00E5356C" w:rsidRPr="00A9468D" w:rsidRDefault="00E5356C" w:rsidP="00915204">
      <w:pPr>
        <w:rPr>
          <w:rFonts w:ascii="標楷體" w:eastAsia="標楷體" w:hAnsi="標楷體"/>
        </w:rPr>
      </w:pPr>
    </w:p>
    <w:p w:rsidR="00E5356C" w:rsidRPr="00A9468D" w:rsidRDefault="00E5356C" w:rsidP="005F6DB4">
      <w:pPr>
        <w:rPr>
          <w:rFonts w:ascii="標楷體" w:eastAsia="標楷體" w:hAnsi="標楷體"/>
        </w:rPr>
      </w:pPr>
    </w:p>
    <w:p w:rsidR="00E5356C" w:rsidRPr="00A9468D" w:rsidRDefault="00E5356C">
      <w:pPr>
        <w:rPr>
          <w:rFonts w:ascii="標楷體" w:eastAsia="標楷體" w:hAnsi="標楷體"/>
        </w:rPr>
      </w:pPr>
    </w:p>
    <w:sectPr w:rsidR="00E5356C" w:rsidRPr="00A9468D" w:rsidSect="00AC1A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56C" w:rsidRDefault="00E5356C" w:rsidP="00861867">
      <w:r>
        <w:separator/>
      </w:r>
    </w:p>
  </w:endnote>
  <w:endnote w:type="continuationSeparator" w:id="1">
    <w:p w:rsidR="00E5356C" w:rsidRDefault="00E5356C" w:rsidP="00861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56C" w:rsidRDefault="00E5356C" w:rsidP="00861867">
      <w:r>
        <w:separator/>
      </w:r>
    </w:p>
  </w:footnote>
  <w:footnote w:type="continuationSeparator" w:id="1">
    <w:p w:rsidR="00E5356C" w:rsidRDefault="00E5356C" w:rsidP="008618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C1E4A"/>
    <w:rsid w:val="000E0D07"/>
    <w:rsid w:val="000E4BA7"/>
    <w:rsid w:val="00100E3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C0692"/>
    <w:rsid w:val="001C13BF"/>
    <w:rsid w:val="001F211B"/>
    <w:rsid w:val="001F2AE8"/>
    <w:rsid w:val="00203449"/>
    <w:rsid w:val="0021199D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2C7967"/>
    <w:rsid w:val="003057CB"/>
    <w:rsid w:val="003158C1"/>
    <w:rsid w:val="00331CF1"/>
    <w:rsid w:val="00333256"/>
    <w:rsid w:val="003332FF"/>
    <w:rsid w:val="0036321C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48AE"/>
    <w:rsid w:val="004779A1"/>
    <w:rsid w:val="004B2C86"/>
    <w:rsid w:val="004F0C08"/>
    <w:rsid w:val="004F49C2"/>
    <w:rsid w:val="004F63CC"/>
    <w:rsid w:val="0051276D"/>
    <w:rsid w:val="00513374"/>
    <w:rsid w:val="00522667"/>
    <w:rsid w:val="00522F55"/>
    <w:rsid w:val="005309FF"/>
    <w:rsid w:val="005368DF"/>
    <w:rsid w:val="00540651"/>
    <w:rsid w:val="00547E98"/>
    <w:rsid w:val="00560217"/>
    <w:rsid w:val="0056022E"/>
    <w:rsid w:val="0057673B"/>
    <w:rsid w:val="0058011F"/>
    <w:rsid w:val="005A5890"/>
    <w:rsid w:val="005A5AA2"/>
    <w:rsid w:val="005E755D"/>
    <w:rsid w:val="005F6DB4"/>
    <w:rsid w:val="00606E23"/>
    <w:rsid w:val="006269AA"/>
    <w:rsid w:val="00645B75"/>
    <w:rsid w:val="00661503"/>
    <w:rsid w:val="00670B5A"/>
    <w:rsid w:val="006926B1"/>
    <w:rsid w:val="00695874"/>
    <w:rsid w:val="006A5FC4"/>
    <w:rsid w:val="006C5575"/>
    <w:rsid w:val="006E17D5"/>
    <w:rsid w:val="006E65ED"/>
    <w:rsid w:val="006E6E1D"/>
    <w:rsid w:val="00707FF0"/>
    <w:rsid w:val="0077109E"/>
    <w:rsid w:val="007733D1"/>
    <w:rsid w:val="00781425"/>
    <w:rsid w:val="00787BDD"/>
    <w:rsid w:val="007A0160"/>
    <w:rsid w:val="007B5B4C"/>
    <w:rsid w:val="007C3887"/>
    <w:rsid w:val="007D04E3"/>
    <w:rsid w:val="007E0A6C"/>
    <w:rsid w:val="007F7E93"/>
    <w:rsid w:val="008276BA"/>
    <w:rsid w:val="0083369F"/>
    <w:rsid w:val="00843093"/>
    <w:rsid w:val="0085277A"/>
    <w:rsid w:val="008605D6"/>
    <w:rsid w:val="00861867"/>
    <w:rsid w:val="008A4736"/>
    <w:rsid w:val="008B0E28"/>
    <w:rsid w:val="008C2A69"/>
    <w:rsid w:val="008D094A"/>
    <w:rsid w:val="008D27C3"/>
    <w:rsid w:val="008E73B6"/>
    <w:rsid w:val="008F3ADE"/>
    <w:rsid w:val="009100D3"/>
    <w:rsid w:val="00915204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616C"/>
    <w:rsid w:val="009C6B7E"/>
    <w:rsid w:val="009C7573"/>
    <w:rsid w:val="009E1709"/>
    <w:rsid w:val="00A0600A"/>
    <w:rsid w:val="00A1599B"/>
    <w:rsid w:val="00A33857"/>
    <w:rsid w:val="00A40C70"/>
    <w:rsid w:val="00A65BCA"/>
    <w:rsid w:val="00A748D3"/>
    <w:rsid w:val="00A9468D"/>
    <w:rsid w:val="00AC1A44"/>
    <w:rsid w:val="00AD7054"/>
    <w:rsid w:val="00AE40F7"/>
    <w:rsid w:val="00AF50A4"/>
    <w:rsid w:val="00B0653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22FBA"/>
    <w:rsid w:val="00C369FD"/>
    <w:rsid w:val="00C40647"/>
    <w:rsid w:val="00C4073D"/>
    <w:rsid w:val="00C561FD"/>
    <w:rsid w:val="00C74903"/>
    <w:rsid w:val="00C83884"/>
    <w:rsid w:val="00C855B0"/>
    <w:rsid w:val="00C93D7C"/>
    <w:rsid w:val="00CB047C"/>
    <w:rsid w:val="00CB0A6E"/>
    <w:rsid w:val="00CE01A3"/>
    <w:rsid w:val="00CE5AB6"/>
    <w:rsid w:val="00CF0C45"/>
    <w:rsid w:val="00D065FB"/>
    <w:rsid w:val="00D10F56"/>
    <w:rsid w:val="00D14EDC"/>
    <w:rsid w:val="00D15B34"/>
    <w:rsid w:val="00D166B0"/>
    <w:rsid w:val="00D30CB2"/>
    <w:rsid w:val="00D36583"/>
    <w:rsid w:val="00D64D64"/>
    <w:rsid w:val="00DA185C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5356C"/>
    <w:rsid w:val="00E62A02"/>
    <w:rsid w:val="00E8176F"/>
    <w:rsid w:val="00E92D4B"/>
    <w:rsid w:val="00EA6D66"/>
    <w:rsid w:val="00EE008E"/>
    <w:rsid w:val="00EE2BDC"/>
    <w:rsid w:val="00EE3763"/>
    <w:rsid w:val="00EE5797"/>
    <w:rsid w:val="00EF4C29"/>
    <w:rsid w:val="00EF52CA"/>
    <w:rsid w:val="00F40736"/>
    <w:rsid w:val="00F426AB"/>
    <w:rsid w:val="00F5221C"/>
    <w:rsid w:val="00F52646"/>
    <w:rsid w:val="00F55021"/>
    <w:rsid w:val="00F60232"/>
    <w:rsid w:val="00F83C24"/>
    <w:rsid w:val="00F85468"/>
    <w:rsid w:val="00F91C57"/>
    <w:rsid w:val="00F95702"/>
    <w:rsid w:val="00FA44FE"/>
    <w:rsid w:val="00FB0609"/>
    <w:rsid w:val="00FC30B6"/>
    <w:rsid w:val="00FE4B67"/>
    <w:rsid w:val="00FF196F"/>
    <w:rsid w:val="00FF5C4C"/>
    <w:rsid w:val="00FF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DB4"/>
    <w:pPr>
      <w:widowControl w:val="0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1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61867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8618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61867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73</Words>
  <Characters>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昭純</cp:lastModifiedBy>
  <cp:revision>3</cp:revision>
  <dcterms:created xsi:type="dcterms:W3CDTF">2015-11-17T01:12:00Z</dcterms:created>
  <dcterms:modified xsi:type="dcterms:W3CDTF">2015-11-28T03:58:00Z</dcterms:modified>
</cp:coreProperties>
</file>